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959" w:rsidRPr="00950611" w:rsidRDefault="00A80B99" w:rsidP="00DC6D82">
      <w:pPr>
        <w:spacing w:after="0"/>
        <w:rPr>
          <w:rFonts w:asciiTheme="minorHAnsi" w:hAnsiTheme="minorHAnsi"/>
          <w:b/>
          <w:bCs/>
          <w:sz w:val="24"/>
          <w:szCs w:val="24"/>
        </w:rPr>
      </w:pPr>
      <w:r w:rsidRPr="00950611">
        <w:rPr>
          <w:rFonts w:asciiTheme="minorHAnsi" w:hAnsiTheme="minorHAnsi"/>
          <w:b/>
          <w:bCs/>
          <w:sz w:val="24"/>
          <w:szCs w:val="24"/>
        </w:rPr>
        <w:t>Für jedes Referenzprojekt ist eine eigene Tabelle auszufüllen (bei Bedarf bitte vervielfältigen).</w:t>
      </w:r>
    </w:p>
    <w:p w:rsidR="00A80B99" w:rsidRPr="00950611" w:rsidRDefault="00A80B99" w:rsidP="00A80B99">
      <w:pPr>
        <w:rPr>
          <w:rFonts w:asciiTheme="minorHAnsi" w:hAnsiTheme="minorHAnsi"/>
          <w:i/>
          <w:iCs/>
          <w:sz w:val="24"/>
          <w:szCs w:val="24"/>
        </w:rPr>
      </w:pPr>
      <w:r w:rsidRPr="00950611">
        <w:rPr>
          <w:rFonts w:asciiTheme="minorHAnsi" w:hAnsiTheme="minorHAnsi"/>
          <w:i/>
          <w:iCs/>
          <w:sz w:val="24"/>
          <w:szCs w:val="24"/>
        </w:rPr>
        <w:t>(Anmerkung: Nur die weißen Fe</w:t>
      </w:r>
      <w:r w:rsidR="00D8594C" w:rsidRPr="00950611">
        <w:rPr>
          <w:rFonts w:asciiTheme="minorHAnsi" w:hAnsiTheme="minorHAnsi"/>
          <w:i/>
          <w:iCs/>
          <w:sz w:val="24"/>
          <w:szCs w:val="24"/>
        </w:rPr>
        <w:t>lder sind auszufüllen und die Größe der Antwortfelder darf angepasst werden</w:t>
      </w:r>
      <w:r w:rsidRPr="00950611">
        <w:rPr>
          <w:rFonts w:asciiTheme="minorHAnsi" w:hAnsiTheme="minorHAnsi"/>
          <w:i/>
          <w:iCs/>
          <w:sz w:val="24"/>
          <w:szCs w:val="24"/>
        </w:rPr>
        <w:t>)</w:t>
      </w:r>
    </w:p>
    <w:p w:rsidR="00950611" w:rsidRPr="00950611" w:rsidRDefault="00D8594C" w:rsidP="00D8594C">
      <w:pPr>
        <w:rPr>
          <w:rFonts w:asciiTheme="minorHAnsi" w:hAnsiTheme="minorHAnsi"/>
          <w:sz w:val="24"/>
          <w:szCs w:val="24"/>
        </w:rPr>
      </w:pPr>
      <w:r w:rsidRPr="00950611">
        <w:rPr>
          <w:rFonts w:asciiTheme="minorHAnsi" w:hAnsiTheme="minorHAnsi"/>
          <w:sz w:val="24"/>
          <w:szCs w:val="24"/>
        </w:rPr>
        <w:t xml:space="preserve">Geben Sie </w:t>
      </w:r>
      <w:r w:rsidRPr="00950611">
        <w:rPr>
          <w:rFonts w:asciiTheme="minorHAnsi" w:hAnsiTheme="minorHAnsi"/>
          <w:b/>
          <w:bCs/>
          <w:sz w:val="24"/>
          <w:szCs w:val="24"/>
        </w:rPr>
        <w:t xml:space="preserve">mindestens </w:t>
      </w:r>
      <w:r w:rsidR="000A0C48" w:rsidRPr="00950611">
        <w:rPr>
          <w:rFonts w:asciiTheme="minorHAnsi" w:hAnsiTheme="minorHAnsi"/>
          <w:b/>
          <w:bCs/>
          <w:sz w:val="24"/>
          <w:szCs w:val="24"/>
        </w:rPr>
        <w:t>drei</w:t>
      </w:r>
      <w:r w:rsidRPr="00950611">
        <w:rPr>
          <w:rFonts w:asciiTheme="minorHAnsi" w:hAnsiTheme="minorHAnsi"/>
          <w:sz w:val="24"/>
          <w:szCs w:val="24"/>
        </w:rPr>
        <w:t xml:space="preserve"> </w:t>
      </w:r>
      <w:r w:rsidR="00DC6D82" w:rsidRPr="00950611">
        <w:rPr>
          <w:rFonts w:asciiTheme="minorHAnsi" w:hAnsiTheme="minorHAnsi"/>
          <w:sz w:val="24"/>
          <w:szCs w:val="24"/>
        </w:rPr>
        <w:t xml:space="preserve">in Art und Umfang mit dem Auftragsgegenstand </w:t>
      </w:r>
      <w:r w:rsidR="00DC6D82" w:rsidRPr="00950611">
        <w:rPr>
          <w:rFonts w:asciiTheme="minorHAnsi" w:hAnsiTheme="minorHAnsi"/>
          <w:b/>
          <w:bCs/>
          <w:sz w:val="24"/>
          <w:szCs w:val="24"/>
        </w:rPr>
        <w:t>vergleichbare Referenzprojekte</w:t>
      </w:r>
      <w:r w:rsidR="00DC6D82" w:rsidRPr="00950611">
        <w:rPr>
          <w:rFonts w:asciiTheme="minorHAnsi" w:hAnsiTheme="minorHAnsi"/>
          <w:sz w:val="24"/>
          <w:szCs w:val="24"/>
        </w:rPr>
        <w:t xml:space="preserve"> an. Ein mit dem Auftragsgegenstand </w:t>
      </w:r>
      <w:r w:rsidR="0097538E" w:rsidRPr="00950611">
        <w:rPr>
          <w:rFonts w:asciiTheme="minorHAnsi" w:eastAsia="Calibri" w:hAnsiTheme="minorHAnsi" w:cs="Arial"/>
          <w:color w:val="000000" w:themeColor="text1"/>
          <w:sz w:val="24"/>
          <w:szCs w:val="24"/>
        </w:rPr>
        <w:t xml:space="preserve">vergleichbares Referenzprojekt </w:t>
      </w:r>
      <w:r w:rsidR="00DC6D82" w:rsidRPr="00950611">
        <w:rPr>
          <w:rFonts w:asciiTheme="minorHAnsi" w:hAnsiTheme="minorHAnsi"/>
          <w:sz w:val="24"/>
          <w:szCs w:val="24"/>
        </w:rPr>
        <w:t>liegt vor, wenn</w:t>
      </w:r>
    </w:p>
    <w:p w:rsidR="00997B16" w:rsidRPr="008D3C0A" w:rsidRDefault="00950611" w:rsidP="00997B16">
      <w:pPr>
        <w:pStyle w:val="Liste1"/>
        <w:spacing w:line="240" w:lineRule="auto"/>
        <w:rPr>
          <w:rFonts w:asciiTheme="minorHAnsi" w:hAnsiTheme="minorHAnsi" w:cstheme="minorHAnsi"/>
          <w:color w:val="000000" w:themeColor="text1"/>
          <w:sz w:val="24"/>
          <w:szCs w:val="24"/>
        </w:rPr>
      </w:pPr>
      <w:r w:rsidRPr="008D3C0A">
        <w:rPr>
          <w:rFonts w:asciiTheme="minorHAnsi" w:hAnsiTheme="minorHAnsi" w:cstheme="minorHAnsi"/>
          <w:color w:val="000000" w:themeColor="text1"/>
          <w:sz w:val="24"/>
          <w:szCs w:val="24"/>
        </w:rPr>
        <w:t xml:space="preserve">Wartung und Pflege einer Webseite enthalten </w:t>
      </w:r>
      <w:r w:rsidR="008D3C0A" w:rsidRPr="008D3C0A">
        <w:rPr>
          <w:rFonts w:asciiTheme="minorHAnsi" w:hAnsiTheme="minorHAnsi" w:cstheme="minorHAnsi"/>
          <w:color w:val="000000" w:themeColor="text1"/>
          <w:sz w:val="24"/>
          <w:szCs w:val="24"/>
        </w:rPr>
        <w:t>war</w:t>
      </w:r>
    </w:p>
    <w:p w:rsidR="00997B16" w:rsidRPr="00997B16" w:rsidRDefault="00950611"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Service Leistungen (Störungsbeseitigung und Service Requests) für eine bestehende Webseite erbracht wurden</w:t>
      </w:r>
    </w:p>
    <w:p w:rsidR="00997B16" w:rsidRPr="00997B16" w:rsidRDefault="00950611"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 xml:space="preserve">in mindestens einem Projekt das CMS Contao eingesetzt wurde </w:t>
      </w:r>
    </w:p>
    <w:p w:rsidR="00997B16" w:rsidRPr="00997B16" w:rsidRDefault="00950611"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in mindestens einem Projekt eine Schnittstelle zu einer Oracle- oder MySql-</w:t>
      </w:r>
      <w:r w:rsidR="00087F8D" w:rsidRPr="00997B16">
        <w:rPr>
          <w:rFonts w:asciiTheme="minorHAnsi" w:hAnsiTheme="minorHAnsi" w:cstheme="minorHAnsi"/>
          <w:color w:val="000000" w:themeColor="text1"/>
          <w:sz w:val="24"/>
          <w:szCs w:val="24"/>
        </w:rPr>
        <w:t>Datenbank implementiert</w:t>
      </w:r>
      <w:r w:rsidRPr="00997B16">
        <w:rPr>
          <w:rFonts w:asciiTheme="minorHAnsi" w:hAnsiTheme="minorHAnsi" w:cstheme="minorHAnsi"/>
          <w:color w:val="000000" w:themeColor="text1"/>
          <w:sz w:val="24"/>
          <w:szCs w:val="24"/>
        </w:rPr>
        <w:t xml:space="preserve"> war</w:t>
      </w:r>
    </w:p>
    <w:p w:rsidR="00997B16" w:rsidRPr="00997B16" w:rsidRDefault="00950611"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 xml:space="preserve">in mindestens einem Projekt die Webtechnologie HTML5 oder CSS oder JavaScript oder PHP </w:t>
      </w:r>
      <w:r w:rsidR="00997B16">
        <w:rPr>
          <w:rFonts w:asciiTheme="minorHAnsi" w:hAnsiTheme="minorHAnsi" w:cstheme="minorHAnsi"/>
          <w:color w:val="000000" w:themeColor="text1"/>
          <w:sz w:val="24"/>
          <w:szCs w:val="24"/>
        </w:rPr>
        <w:t xml:space="preserve">sowie marktübliche Erweiterungstechnologien im Frontend (z.B. </w:t>
      </w:r>
      <w:r w:rsidRPr="00997B16">
        <w:rPr>
          <w:rFonts w:asciiTheme="minorHAnsi" w:hAnsiTheme="minorHAnsi" w:cstheme="minorHAnsi"/>
          <w:color w:val="000000" w:themeColor="text1"/>
          <w:sz w:val="24"/>
          <w:szCs w:val="24"/>
        </w:rPr>
        <w:t>Less/SASS</w:t>
      </w:r>
      <w:r w:rsidR="00997B16">
        <w:rPr>
          <w:rFonts w:asciiTheme="minorHAnsi" w:hAnsiTheme="minorHAnsi" w:cstheme="minorHAnsi"/>
          <w:color w:val="000000" w:themeColor="text1"/>
          <w:sz w:val="24"/>
          <w:szCs w:val="24"/>
        </w:rPr>
        <w:t xml:space="preserve"> oder ähnliche)</w:t>
      </w:r>
      <w:r w:rsidRPr="00997B16">
        <w:rPr>
          <w:rFonts w:asciiTheme="minorHAnsi" w:hAnsiTheme="minorHAnsi" w:cstheme="minorHAnsi"/>
          <w:color w:val="000000" w:themeColor="text1"/>
          <w:sz w:val="24"/>
          <w:szCs w:val="24"/>
        </w:rPr>
        <w:t xml:space="preserve"> verwendet wurde</w:t>
      </w:r>
    </w:p>
    <w:p w:rsidR="00997B16" w:rsidRPr="00997B16" w:rsidRDefault="003179EA"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 xml:space="preserve">in mindestens einem Projekt ein Relaunch einer bestehenden Webseite </w:t>
      </w:r>
      <w:r w:rsidR="000E10CA" w:rsidRPr="00997B16">
        <w:rPr>
          <w:rFonts w:asciiTheme="minorHAnsi" w:hAnsiTheme="minorHAnsi" w:cstheme="minorHAnsi"/>
          <w:color w:val="000000" w:themeColor="text1"/>
          <w:sz w:val="24"/>
          <w:szCs w:val="24"/>
        </w:rPr>
        <w:t xml:space="preserve">entwickelt und </w:t>
      </w:r>
      <w:r w:rsidRPr="00997B16">
        <w:rPr>
          <w:rFonts w:asciiTheme="minorHAnsi" w:hAnsiTheme="minorHAnsi" w:cstheme="minorHAnsi"/>
          <w:color w:val="000000" w:themeColor="text1"/>
          <w:sz w:val="24"/>
          <w:szCs w:val="24"/>
        </w:rPr>
        <w:t>durchgeführt wurde</w:t>
      </w:r>
    </w:p>
    <w:p w:rsidR="00997B16" w:rsidRPr="00997B16" w:rsidRDefault="00950611" w:rsidP="00997B16">
      <w:pPr>
        <w:pStyle w:val="Liste1"/>
        <w:spacing w:line="240" w:lineRule="auto"/>
        <w:rPr>
          <w:rFonts w:asciiTheme="minorHAnsi" w:hAnsiTheme="minorHAnsi" w:cstheme="minorHAnsi"/>
          <w:color w:val="000000" w:themeColor="text1"/>
          <w:sz w:val="24"/>
        </w:rPr>
      </w:pPr>
      <w:r w:rsidRPr="00997B16">
        <w:rPr>
          <w:rFonts w:asciiTheme="minorHAnsi" w:hAnsiTheme="minorHAnsi" w:cstheme="minorHAnsi"/>
          <w:color w:val="000000" w:themeColor="text1"/>
          <w:sz w:val="24"/>
          <w:szCs w:val="24"/>
        </w:rPr>
        <w:t>in</w:t>
      </w:r>
      <w:r w:rsidR="000E6664" w:rsidRPr="00997B16">
        <w:rPr>
          <w:rFonts w:asciiTheme="minorHAnsi" w:hAnsiTheme="minorHAnsi"/>
          <w:sz w:val="24"/>
          <w:szCs w:val="24"/>
        </w:rPr>
        <w:t xml:space="preserve"> mindestens einem Projekt</w:t>
      </w:r>
      <w:r w:rsidRPr="00997B16">
        <w:rPr>
          <w:rFonts w:asciiTheme="minorHAnsi" w:hAnsiTheme="minorHAnsi"/>
          <w:sz w:val="24"/>
          <w:szCs w:val="24"/>
        </w:rPr>
        <w:t xml:space="preserve"> ein öffentlicher Auftraggeber gemäß § 99 GWB war</w:t>
      </w:r>
    </w:p>
    <w:p w:rsidR="00950611" w:rsidRPr="007B06BF" w:rsidRDefault="00950611" w:rsidP="007B06BF">
      <w:pPr>
        <w:pStyle w:val="Liste1"/>
        <w:spacing w:line="240" w:lineRule="auto"/>
        <w:rPr>
          <w:rFonts w:asciiTheme="minorHAnsi" w:hAnsiTheme="minorHAnsi" w:cstheme="minorHAnsi"/>
          <w:color w:val="000000" w:themeColor="text1"/>
          <w:sz w:val="24"/>
        </w:rPr>
      </w:pPr>
      <w:r w:rsidRPr="00997B16">
        <w:rPr>
          <w:rFonts w:asciiTheme="minorHAnsi" w:hAnsiTheme="minorHAnsi"/>
          <w:sz w:val="24"/>
          <w:szCs w:val="24"/>
        </w:rPr>
        <w:t xml:space="preserve">in mindestens einem Projekt der Auftragswert mindestens </w:t>
      </w:r>
      <w:r w:rsidR="003179EA" w:rsidRPr="00997B16">
        <w:rPr>
          <w:rFonts w:asciiTheme="minorHAnsi" w:hAnsiTheme="minorHAnsi"/>
          <w:sz w:val="24"/>
          <w:szCs w:val="24"/>
        </w:rPr>
        <w:t>3</w:t>
      </w:r>
      <w:r w:rsidR="00B33E0F">
        <w:rPr>
          <w:rFonts w:asciiTheme="minorHAnsi" w:hAnsiTheme="minorHAnsi"/>
          <w:sz w:val="24"/>
          <w:szCs w:val="24"/>
        </w:rPr>
        <w:t>5</w:t>
      </w:r>
      <w:r w:rsidR="003179EA" w:rsidRPr="00997B16">
        <w:rPr>
          <w:rFonts w:asciiTheme="minorHAnsi" w:hAnsiTheme="minorHAnsi"/>
          <w:sz w:val="24"/>
          <w:szCs w:val="24"/>
        </w:rPr>
        <w:t>0</w:t>
      </w:r>
      <w:r w:rsidRPr="00997B16">
        <w:rPr>
          <w:rFonts w:asciiTheme="minorHAnsi" w:hAnsiTheme="minorHAnsi"/>
          <w:sz w:val="24"/>
          <w:szCs w:val="24"/>
        </w:rPr>
        <w:t>.000</w:t>
      </w:r>
      <w:r w:rsidR="00D237EB">
        <w:rPr>
          <w:rFonts w:asciiTheme="minorHAnsi" w:hAnsiTheme="minorHAnsi"/>
          <w:sz w:val="24"/>
          <w:szCs w:val="24"/>
        </w:rPr>
        <w:t>,-</w:t>
      </w:r>
      <w:r w:rsidR="003834B2">
        <w:rPr>
          <w:rFonts w:asciiTheme="minorHAnsi" w:hAnsiTheme="minorHAnsi"/>
          <w:sz w:val="24"/>
          <w:szCs w:val="24"/>
        </w:rPr>
        <w:t xml:space="preserve"> EUR netto</w:t>
      </w:r>
      <w:r w:rsidRPr="00997B16">
        <w:rPr>
          <w:rFonts w:asciiTheme="minorHAnsi" w:hAnsiTheme="minorHAnsi"/>
          <w:sz w:val="24"/>
          <w:szCs w:val="24"/>
        </w:rPr>
        <w:t xml:space="preserve">, in allen anderen Projekten mindestens </w:t>
      </w:r>
      <w:r w:rsidR="003179EA" w:rsidRPr="00997B16">
        <w:rPr>
          <w:rFonts w:asciiTheme="minorHAnsi" w:hAnsiTheme="minorHAnsi"/>
          <w:sz w:val="24"/>
          <w:szCs w:val="24"/>
        </w:rPr>
        <w:t>100</w:t>
      </w:r>
      <w:r w:rsidRPr="00997B16">
        <w:rPr>
          <w:rFonts w:asciiTheme="minorHAnsi" w:hAnsiTheme="minorHAnsi"/>
          <w:sz w:val="24"/>
          <w:szCs w:val="24"/>
        </w:rPr>
        <w:t>.000</w:t>
      </w:r>
      <w:r w:rsidR="00D237EB">
        <w:rPr>
          <w:rFonts w:asciiTheme="minorHAnsi" w:hAnsiTheme="minorHAnsi"/>
          <w:sz w:val="24"/>
          <w:szCs w:val="24"/>
        </w:rPr>
        <w:t>,-</w:t>
      </w:r>
      <w:r w:rsidRPr="00997B16">
        <w:rPr>
          <w:rFonts w:asciiTheme="minorHAnsi" w:hAnsiTheme="minorHAnsi"/>
          <w:sz w:val="24"/>
          <w:szCs w:val="24"/>
        </w:rPr>
        <w:t xml:space="preserve"> </w:t>
      </w:r>
      <w:r w:rsidR="003834B2">
        <w:rPr>
          <w:rFonts w:asciiTheme="minorHAnsi" w:hAnsiTheme="minorHAnsi"/>
          <w:sz w:val="24"/>
          <w:szCs w:val="24"/>
        </w:rPr>
        <w:t>EUR</w:t>
      </w:r>
      <w:r w:rsidRPr="00997B16">
        <w:rPr>
          <w:rFonts w:asciiTheme="minorHAnsi" w:hAnsiTheme="minorHAnsi"/>
          <w:sz w:val="24"/>
          <w:szCs w:val="24"/>
        </w:rPr>
        <w:t xml:space="preserve"> </w:t>
      </w:r>
      <w:r w:rsidR="003834B2">
        <w:rPr>
          <w:rFonts w:asciiTheme="minorHAnsi" w:hAnsiTheme="minorHAnsi"/>
          <w:sz w:val="24"/>
          <w:szCs w:val="24"/>
        </w:rPr>
        <w:t xml:space="preserve">netto </w:t>
      </w:r>
      <w:r w:rsidRPr="00997B16">
        <w:rPr>
          <w:rFonts w:asciiTheme="minorHAnsi" w:hAnsiTheme="minorHAnsi"/>
          <w:sz w:val="24"/>
          <w:szCs w:val="24"/>
        </w:rPr>
        <w:t>betrug und</w:t>
      </w:r>
      <w:r w:rsidR="007B06BF">
        <w:rPr>
          <w:rFonts w:asciiTheme="minorHAnsi" w:hAnsiTheme="minorHAnsi" w:cstheme="minorHAnsi"/>
          <w:color w:val="000000" w:themeColor="text1"/>
          <w:sz w:val="24"/>
        </w:rPr>
        <w:t xml:space="preserve"> </w:t>
      </w:r>
      <w:r w:rsidRPr="007B06BF">
        <w:rPr>
          <w:rFonts w:asciiTheme="minorHAnsi" w:hAnsiTheme="minorHAnsi"/>
          <w:sz w:val="24"/>
          <w:szCs w:val="24"/>
        </w:rPr>
        <w:t xml:space="preserve">das Ende der Projektlaufzeit nicht mehr als </w:t>
      </w:r>
      <w:r w:rsidR="00B33E0F" w:rsidRPr="007B06BF">
        <w:rPr>
          <w:rFonts w:asciiTheme="minorHAnsi" w:hAnsiTheme="minorHAnsi"/>
          <w:sz w:val="24"/>
          <w:szCs w:val="24"/>
        </w:rPr>
        <w:t>4</w:t>
      </w:r>
      <w:r w:rsidRPr="007B06BF">
        <w:rPr>
          <w:rFonts w:asciiTheme="minorHAnsi" w:hAnsiTheme="minorHAnsi"/>
          <w:sz w:val="24"/>
          <w:szCs w:val="24"/>
        </w:rPr>
        <w:t xml:space="preserve"> Jahre zurückliegt bzw. das noch laufende Projekt seit mindestens </w:t>
      </w:r>
      <w:r w:rsidR="00B33E0F" w:rsidRPr="007B06BF">
        <w:rPr>
          <w:rFonts w:asciiTheme="minorHAnsi" w:hAnsiTheme="minorHAnsi"/>
          <w:sz w:val="24"/>
          <w:szCs w:val="24"/>
        </w:rPr>
        <w:t>12</w:t>
      </w:r>
      <w:r w:rsidRPr="007B06BF">
        <w:rPr>
          <w:rFonts w:asciiTheme="minorHAnsi" w:hAnsiTheme="minorHAnsi"/>
          <w:sz w:val="24"/>
          <w:szCs w:val="24"/>
        </w:rPr>
        <w:t xml:space="preserve"> Monaten läuft. Als Stichtag gilt das Veröffentlichungsdatum dieser Ausschreibung.</w:t>
      </w:r>
    </w:p>
    <w:p w:rsidR="001F757D" w:rsidRPr="00950611" w:rsidRDefault="001F757D" w:rsidP="008D77DF">
      <w:pPr>
        <w:suppressAutoHyphens w:val="0"/>
        <w:spacing w:after="0" w:line="240" w:lineRule="auto"/>
        <w:ind w:left="1440"/>
        <w:jc w:val="left"/>
        <w:textAlignment w:val="center"/>
        <w:rPr>
          <w:rFonts w:asciiTheme="minorHAnsi" w:hAnsiTheme="minorHAnsi"/>
          <w:sz w:val="24"/>
          <w:szCs w:val="24"/>
        </w:rPr>
      </w:pPr>
    </w:p>
    <w:p w:rsidR="007F4292" w:rsidRPr="00950611" w:rsidRDefault="007F4292" w:rsidP="000512D8">
      <w:pPr>
        <w:rPr>
          <w:rFonts w:asciiTheme="minorHAnsi" w:hAnsiTheme="minorHAnsi"/>
          <w:sz w:val="24"/>
          <w:szCs w:val="24"/>
        </w:rPr>
      </w:pPr>
      <w:r w:rsidRPr="00950611">
        <w:rPr>
          <w:rFonts w:asciiTheme="minorHAnsi" w:hAnsiTheme="minorHAnsi"/>
          <w:sz w:val="24"/>
          <w:szCs w:val="24"/>
        </w:rPr>
        <w:t xml:space="preserve">Die Seitenanzahl je Referenzprojekt </w:t>
      </w:r>
      <w:r w:rsidR="009D3E32">
        <w:rPr>
          <w:rFonts w:asciiTheme="minorHAnsi" w:hAnsiTheme="minorHAnsi"/>
          <w:sz w:val="24"/>
          <w:szCs w:val="24"/>
        </w:rPr>
        <w:t xml:space="preserve">darf maximal 3 DIN A4 </w:t>
      </w:r>
      <w:r w:rsidRPr="00950611">
        <w:rPr>
          <w:rFonts w:asciiTheme="minorHAnsi" w:hAnsiTheme="minorHAnsi"/>
          <w:sz w:val="24"/>
          <w:szCs w:val="24"/>
        </w:rPr>
        <w:t xml:space="preserve">Seiten betragen, wobei die Eingangsseite nicht </w:t>
      </w:r>
      <w:r w:rsidR="00352AB6" w:rsidRPr="00950611">
        <w:rPr>
          <w:rFonts w:asciiTheme="minorHAnsi" w:hAnsiTheme="minorHAnsi"/>
          <w:sz w:val="24"/>
          <w:szCs w:val="24"/>
        </w:rPr>
        <w:t>mit einberechnet wird. Die Texte in den &lt;&gt;-Klammern können überschrieben werden.</w:t>
      </w:r>
    </w:p>
    <w:p w:rsidR="00071FCA" w:rsidRPr="009D3E32" w:rsidRDefault="009D3E32" w:rsidP="00071FCA">
      <w:pPr>
        <w:rPr>
          <w:color w:val="FF0000"/>
        </w:rPr>
      </w:pPr>
      <w:r w:rsidRPr="00131D99">
        <w:rPr>
          <w:rFonts w:asciiTheme="minorHAnsi" w:hAnsiTheme="minorHAnsi" w:cstheme="minorHAnsi"/>
          <w:sz w:val="24"/>
          <w:szCs w:val="24"/>
        </w:rPr>
        <w:t>Die Auftraggeberin behält sich vor, stichprobenartig beim erstplatzierten Bieter vor Zuschlagserteilung eine Überprüfung der Referenzen durchzuführen</w:t>
      </w:r>
      <w:r w:rsidRPr="00094CF0">
        <w:rPr>
          <w:rFonts w:asciiTheme="minorHAnsi" w:hAnsiTheme="minorHAnsi" w:cstheme="minorHAnsi"/>
          <w:sz w:val="24"/>
          <w:szCs w:val="24"/>
        </w:rPr>
        <w:t xml:space="preserve">. </w:t>
      </w:r>
      <w:r w:rsidRPr="00131D99">
        <w:rPr>
          <w:rFonts w:asciiTheme="minorHAnsi" w:hAnsiTheme="minorHAnsi" w:cstheme="minorHAnsi"/>
          <w:sz w:val="24"/>
          <w:szCs w:val="24"/>
        </w:rPr>
        <w:t xml:space="preserve">Das Ergebnis der Verifikation wird berücksichtigt und kann dazu führen, dass die Referenz unberücksichtigt bleiben muss und das Angebot des Bieters ggf. mangels Erfüllung der Eignungskriterien auszuschließen ist. Sollte der erstplatzierte Bieter demnach nicht geeignet sein, so wird die Auftraggeberin stichprobenartig auch beim zweitplatzierten Bieter vor Zuschlagserteilung eine Überprüfung der Referenzen durchführen und so weiter. </w:t>
      </w:r>
      <w:r w:rsidRPr="00094CF0">
        <w:rPr>
          <w:rFonts w:asciiTheme="minorHAnsi" w:hAnsiTheme="minorHAnsi" w:cstheme="minorHAnsi"/>
          <w:sz w:val="24"/>
          <w:szCs w:val="24"/>
        </w:rPr>
        <w:t>Bei allen Bietern werden hierzu gleich viele Referenzen verifiziert. Dabei wird d</w:t>
      </w:r>
      <w:r w:rsidRPr="00131D99">
        <w:rPr>
          <w:rFonts w:asciiTheme="minorHAnsi" w:hAnsiTheme="minorHAnsi" w:cstheme="minorHAnsi"/>
          <w:sz w:val="24"/>
          <w:szCs w:val="24"/>
        </w:rPr>
        <w:t>ie Auftraggeberin</w:t>
      </w:r>
      <w:r w:rsidRPr="00094CF0">
        <w:rPr>
          <w:rFonts w:asciiTheme="minorHAnsi" w:hAnsiTheme="minorHAnsi" w:cstheme="minorHAnsi"/>
          <w:sz w:val="24"/>
          <w:szCs w:val="24"/>
        </w:rPr>
        <w:t xml:space="preserve"> insbesondere überprüfen, ob die angegebenen Rahmendaten (Zeitraum, Leistungsgegenstand, Vertragserfüllung, etc.) korrekt sind.</w:t>
      </w:r>
      <w:r w:rsidRPr="00131D99">
        <w:rPr>
          <w:rFonts w:asciiTheme="minorHAnsi" w:hAnsiTheme="minorHAnsi" w:cstheme="minorHAnsi"/>
          <w:sz w:val="24"/>
          <w:szCs w:val="24"/>
        </w:rPr>
        <w:t xml:space="preserve"> Daneben wird in Erfahrung </w:t>
      </w:r>
      <w:r w:rsidRPr="00131D99">
        <w:rPr>
          <w:rFonts w:asciiTheme="minorHAnsi" w:hAnsiTheme="minorHAnsi" w:cstheme="minorHAnsi"/>
          <w:sz w:val="24"/>
          <w:szCs w:val="24"/>
        </w:rPr>
        <w:lastRenderedPageBreak/>
        <w:t>gebracht, ob die Leistungen im Wesentlichen vertragskonform erbracht wurden oder ob es demgegenüber erhebliche Leistungsstörungen gegeben hat.</w:t>
      </w:r>
      <w:r w:rsidR="00071FCA" w:rsidRPr="00950611">
        <w:rPr>
          <w:rFonts w:asciiTheme="minorHAnsi" w:hAnsiTheme="minorHAnsi"/>
          <w:b/>
          <w:sz w:val="24"/>
          <w:szCs w:val="24"/>
        </w:rPr>
        <w:br w:type="page"/>
      </w:r>
    </w:p>
    <w:tbl>
      <w:tblPr>
        <w:tblStyle w:val="Tabellenraster"/>
        <w:tblW w:w="0" w:type="auto"/>
        <w:tblLook w:val="04A0" w:firstRow="1" w:lastRow="0" w:firstColumn="1" w:lastColumn="0" w:noHBand="0" w:noVBand="1"/>
      </w:tblPr>
      <w:tblGrid>
        <w:gridCol w:w="3539"/>
        <w:gridCol w:w="10453"/>
      </w:tblGrid>
      <w:tr w:rsidR="00671833" w:rsidTr="1BF76BF5">
        <w:trPr>
          <w:tblHeader/>
        </w:trPr>
        <w:tc>
          <w:tcPr>
            <w:tcW w:w="3539" w:type="dxa"/>
            <w:shd w:val="clear" w:color="auto" w:fill="244061" w:themeFill="accent1" w:themeFillShade="80"/>
          </w:tcPr>
          <w:p w:rsidR="00671833" w:rsidRPr="009D3E32" w:rsidRDefault="00671833" w:rsidP="004151EA">
            <w:pPr>
              <w:pStyle w:val="Tab-Text"/>
              <w:rPr>
                <w:rFonts w:asciiTheme="minorHAnsi" w:hAnsiTheme="minorHAnsi"/>
                <w:b/>
                <w:sz w:val="24"/>
                <w:szCs w:val="24"/>
              </w:rPr>
            </w:pPr>
            <w:r w:rsidRPr="009D3E32">
              <w:rPr>
                <w:rFonts w:asciiTheme="minorHAnsi" w:hAnsiTheme="minorHAnsi"/>
                <w:b/>
                <w:sz w:val="24"/>
                <w:szCs w:val="24"/>
              </w:rPr>
              <w:lastRenderedPageBreak/>
              <w:t>Referenz-Nr.</w:t>
            </w:r>
          </w:p>
        </w:tc>
        <w:tc>
          <w:tcPr>
            <w:tcW w:w="10453" w:type="dxa"/>
          </w:tcPr>
          <w:p w:rsidR="00671833" w:rsidRPr="009D3E32" w:rsidRDefault="00671833" w:rsidP="004151EA">
            <w:pPr>
              <w:pStyle w:val="Tab-Text"/>
              <w:rPr>
                <w:rFonts w:asciiTheme="minorHAnsi" w:hAnsiTheme="minorHAnsi"/>
                <w:b/>
                <w:bCs/>
                <w:sz w:val="24"/>
                <w:szCs w:val="24"/>
              </w:rPr>
            </w:pPr>
          </w:p>
          <w:sdt>
            <w:sdtPr>
              <w:rPr>
                <w:rFonts w:asciiTheme="minorHAnsi" w:hAnsiTheme="minorHAnsi"/>
                <w:sz w:val="24"/>
                <w:szCs w:val="24"/>
              </w:rPr>
              <w:id w:val="-2128159555"/>
              <w:placeholder>
                <w:docPart w:val="9A27C13187044592B11E9940595E0248"/>
              </w:placeholder>
              <w:showingPlcHdr/>
            </w:sdtPr>
            <w:sdtEndPr/>
            <w:sdtContent>
              <w:p w:rsidR="00B26838" w:rsidRPr="009D3E32" w:rsidRDefault="00B26838" w:rsidP="004151EA">
                <w:pPr>
                  <w:pStyle w:val="Tab-Text"/>
                  <w:rPr>
                    <w:rFonts w:asciiTheme="minorHAnsi" w:hAnsiTheme="minorHAnsi"/>
                    <w:b/>
                    <w:bCs/>
                    <w:sz w:val="24"/>
                    <w:szCs w:val="24"/>
                  </w:rPr>
                </w:pPr>
                <w:r w:rsidRPr="009D3E32">
                  <w:rPr>
                    <w:rStyle w:val="Platzhaltertext"/>
                    <w:rFonts w:asciiTheme="minorHAnsi" w:hAnsiTheme="minorHAnsi"/>
                    <w:sz w:val="24"/>
                    <w:szCs w:val="24"/>
                  </w:rPr>
                  <w:t>Klicken oder tippen Sie hier, um Text einzugeben.</w:t>
                </w:r>
              </w:p>
            </w:sdtContent>
          </w:sdt>
        </w:tc>
      </w:tr>
      <w:tr w:rsidR="00671833" w:rsidTr="1BF76BF5">
        <w:trPr>
          <w:tblHeader/>
        </w:trPr>
        <w:tc>
          <w:tcPr>
            <w:tcW w:w="3539" w:type="dxa"/>
            <w:shd w:val="clear" w:color="auto" w:fill="244061" w:themeFill="accent1" w:themeFillShade="80"/>
          </w:tcPr>
          <w:p w:rsidR="00671833" w:rsidRPr="009D3E32" w:rsidRDefault="009B7933" w:rsidP="004151EA">
            <w:pPr>
              <w:pStyle w:val="Tab-Text"/>
              <w:rPr>
                <w:rFonts w:asciiTheme="minorHAnsi" w:hAnsiTheme="minorHAnsi"/>
                <w:b/>
                <w:sz w:val="24"/>
                <w:szCs w:val="24"/>
              </w:rPr>
            </w:pPr>
            <w:r w:rsidRPr="009D3E32">
              <w:rPr>
                <w:rFonts w:asciiTheme="minorHAnsi" w:hAnsiTheme="minorHAnsi"/>
                <w:b/>
                <w:sz w:val="24"/>
                <w:szCs w:val="24"/>
              </w:rPr>
              <w:t>Name der Referenz</w:t>
            </w:r>
          </w:p>
        </w:tc>
        <w:tc>
          <w:tcPr>
            <w:tcW w:w="10453" w:type="dxa"/>
          </w:tcPr>
          <w:p w:rsidR="00671833" w:rsidRPr="009D3E32" w:rsidRDefault="009B7933" w:rsidP="004151EA">
            <w:pPr>
              <w:pStyle w:val="Tab-Text"/>
              <w:rPr>
                <w:rFonts w:asciiTheme="minorHAnsi" w:hAnsiTheme="minorHAnsi"/>
                <w:b/>
                <w:bCs/>
                <w:sz w:val="24"/>
                <w:szCs w:val="24"/>
              </w:rPr>
            </w:pPr>
            <w:r w:rsidRPr="009D3E32">
              <w:rPr>
                <w:rFonts w:asciiTheme="minorHAnsi" w:hAnsiTheme="minorHAnsi"/>
                <w:b/>
                <w:bCs/>
                <w:sz w:val="24"/>
                <w:szCs w:val="24"/>
              </w:rPr>
              <w:t>&lt; genaue Bezeichnung der Referenz &gt;</w:t>
            </w:r>
          </w:p>
          <w:sdt>
            <w:sdtPr>
              <w:rPr>
                <w:rFonts w:asciiTheme="minorHAnsi" w:hAnsiTheme="minorHAnsi"/>
                <w:sz w:val="24"/>
                <w:szCs w:val="24"/>
              </w:rPr>
              <w:id w:val="143785807"/>
              <w:placeholder>
                <w:docPart w:val="CF70C7DF8567416B800E93D30B2FE594"/>
              </w:placeholder>
              <w:showingPlcHdr/>
            </w:sdtPr>
            <w:sdtEndPr/>
            <w:sdtContent>
              <w:p w:rsidR="00B26838" w:rsidRPr="009D3E32" w:rsidRDefault="00B26838" w:rsidP="004151EA">
                <w:pPr>
                  <w:pStyle w:val="Tab-Text"/>
                  <w:rPr>
                    <w:rFonts w:asciiTheme="minorHAnsi" w:hAnsiTheme="minorHAnsi"/>
                    <w:b/>
                    <w:bCs/>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Referenznehmer</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Name des Unternehmens, ggf. zusätzlich Name des Generalunternehmens &gt;</w:t>
            </w:r>
          </w:p>
          <w:sdt>
            <w:sdtPr>
              <w:rPr>
                <w:rFonts w:asciiTheme="minorHAnsi" w:hAnsiTheme="minorHAnsi"/>
                <w:sz w:val="24"/>
                <w:szCs w:val="24"/>
              </w:rPr>
              <w:id w:val="833041962"/>
              <w:placeholder>
                <w:docPart w:val="C2B7C64CE9BE411B91DAE2E569BFBF0A"/>
              </w:placeholder>
              <w:showingPlcHdr/>
            </w:sdtPr>
            <w:sdtEndPr/>
            <w:sdtContent>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Referenzgeber</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Name und Anschrift des Referenzgebers &gt;</w:t>
            </w:r>
          </w:p>
          <w:sdt>
            <w:sdtPr>
              <w:rPr>
                <w:rFonts w:asciiTheme="minorHAnsi" w:hAnsiTheme="minorHAnsi"/>
                <w:sz w:val="24"/>
                <w:szCs w:val="24"/>
              </w:rPr>
              <w:id w:val="509574780"/>
              <w:placeholder>
                <w:docPart w:val="477F973FA6004995909492D26FBE0218"/>
              </w:placeholder>
              <w:showingPlcHdr/>
            </w:sdtPr>
            <w:sdtEndPr/>
            <w:sdtContent>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Branche</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öffentlicher Auftraggeber oder Privatwirtschaft &gt;</w:t>
            </w:r>
          </w:p>
          <w:sdt>
            <w:sdtPr>
              <w:rPr>
                <w:rFonts w:asciiTheme="minorHAnsi" w:hAnsiTheme="minorHAnsi"/>
                <w:sz w:val="24"/>
                <w:szCs w:val="24"/>
              </w:rPr>
              <w:id w:val="1158731366"/>
              <w:placeholder>
                <w:docPart w:val="DAD19B65ED5B492E918CB3B8379F2168"/>
              </w:placeholder>
              <w:showingPlcHdr/>
            </w:sdtPr>
            <w:sdtEndPr/>
            <w:sdtContent>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c>
          <w:tcPr>
            <w:tcW w:w="3539" w:type="dxa"/>
            <w:shd w:val="clear" w:color="auto" w:fill="95B3D7" w:themeFill="accent1" w:themeFillTint="99"/>
          </w:tcPr>
          <w:p w:rsidR="00F36E15" w:rsidRPr="009D3E32" w:rsidRDefault="00F36E15" w:rsidP="00F36E15">
            <w:pPr>
              <w:pStyle w:val="Tab-Text"/>
              <w:jc w:val="left"/>
              <w:rPr>
                <w:rFonts w:asciiTheme="minorHAnsi" w:hAnsiTheme="minorHAnsi"/>
                <w:b/>
                <w:sz w:val="24"/>
                <w:szCs w:val="24"/>
              </w:rPr>
            </w:pPr>
            <w:r w:rsidRPr="009D3E32">
              <w:rPr>
                <w:rFonts w:asciiTheme="minorHAnsi" w:hAnsiTheme="minorHAnsi"/>
                <w:b/>
                <w:sz w:val="24"/>
                <w:szCs w:val="24"/>
              </w:rPr>
              <w:t>Ansprechpartner des Referenzgebers</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Vorname, Name; Funktion, Adresse; Telefon und/oder E-Mail-Adresse &gt;</w:t>
            </w:r>
          </w:p>
          <w:sdt>
            <w:sdtPr>
              <w:rPr>
                <w:rFonts w:asciiTheme="minorHAnsi" w:hAnsiTheme="minorHAnsi"/>
                <w:sz w:val="24"/>
                <w:szCs w:val="24"/>
              </w:rPr>
              <w:id w:val="1833406244"/>
              <w:placeholder>
                <w:docPart w:val="77AC68E9F0744605966872F8C7F8680F"/>
              </w:placeholder>
              <w:showingPlcHdr/>
            </w:sdtPr>
            <w:sdtEndPr/>
            <w:sdtContent>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Projektlaufzeit</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MM JJJJ – MM JJJJ &gt;</w:t>
            </w:r>
          </w:p>
          <w:sdt>
            <w:sdtPr>
              <w:rPr>
                <w:rFonts w:asciiTheme="minorHAnsi" w:hAnsiTheme="minorHAnsi"/>
                <w:sz w:val="24"/>
                <w:szCs w:val="24"/>
              </w:rPr>
              <w:id w:val="854468183"/>
              <w:placeholder>
                <w:docPart w:val="1053543EBB114FF5BDD91810CA9E0A70"/>
              </w:placeholder>
              <w:showingPlcHdr/>
            </w:sdtPr>
            <w:sdtEndPr/>
            <w:sdtContent>
              <w:bookmarkStart w:id="0" w:name="_GoBack" w:displacedByCustomXml="prev"/>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bookmarkEnd w:id="0" w:displacedByCustomXml="next"/>
            </w:sdtContent>
          </w:sdt>
        </w:tc>
      </w:tr>
      <w:tr w:rsidR="00F36E15" w:rsidTr="1BF76BF5">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Auftragswert</w:t>
            </w:r>
          </w:p>
        </w:tc>
        <w:tc>
          <w:tcPr>
            <w:tcW w:w="10453" w:type="dxa"/>
          </w:tcPr>
          <w:p w:rsidR="00F36E15" w:rsidRPr="009D3E32" w:rsidRDefault="00F36E15" w:rsidP="00F36E15">
            <w:pPr>
              <w:pStyle w:val="Tab-Text"/>
              <w:rPr>
                <w:rFonts w:asciiTheme="minorHAnsi" w:hAnsiTheme="minorHAnsi"/>
                <w:sz w:val="24"/>
                <w:szCs w:val="24"/>
              </w:rPr>
            </w:pPr>
            <w:r w:rsidRPr="009D3E32">
              <w:rPr>
                <w:rFonts w:asciiTheme="minorHAnsi" w:hAnsiTheme="minorHAnsi"/>
                <w:sz w:val="24"/>
                <w:szCs w:val="24"/>
              </w:rPr>
              <w:t>&lt; Auftragswert der Referenz netto laut Vertrag (T€) &gt;</w:t>
            </w:r>
          </w:p>
          <w:sdt>
            <w:sdtPr>
              <w:rPr>
                <w:rFonts w:asciiTheme="minorHAnsi" w:hAnsiTheme="minorHAnsi"/>
                <w:sz w:val="24"/>
                <w:szCs w:val="24"/>
              </w:rPr>
              <w:id w:val="2116173733"/>
              <w:placeholder>
                <w:docPart w:val="9216F5246DD3479B9C10C2EBB01314E2"/>
              </w:placeholder>
              <w:showingPlcHdr/>
            </w:sdtPr>
            <w:sdtEndPr/>
            <w:sdtContent>
              <w:p w:rsidR="00B26838" w:rsidRPr="009D3E32" w:rsidRDefault="00B26838" w:rsidP="00F36E15">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rPr>
          <w:cantSplit/>
        </w:trPr>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t>Rolle des Unternehmens</w:t>
            </w:r>
          </w:p>
        </w:tc>
        <w:tc>
          <w:tcPr>
            <w:tcW w:w="10453" w:type="dxa"/>
          </w:tcPr>
          <w:p w:rsidR="00C41435" w:rsidRPr="009D3E32" w:rsidRDefault="00F36E15" w:rsidP="00533BF7">
            <w:pPr>
              <w:pStyle w:val="Tab-Text"/>
              <w:rPr>
                <w:rFonts w:asciiTheme="minorHAnsi" w:hAnsiTheme="minorHAnsi"/>
                <w:sz w:val="24"/>
                <w:szCs w:val="24"/>
              </w:rPr>
            </w:pPr>
            <w:r w:rsidRPr="009D3E32">
              <w:rPr>
                <w:rFonts w:asciiTheme="minorHAnsi" w:hAnsiTheme="minorHAnsi"/>
                <w:sz w:val="24"/>
                <w:szCs w:val="24"/>
              </w:rPr>
              <w:t>&lt; Beschreibung (Einzelauftragnehmer, Arbeitsgemeinschaft, Unterauftragnehmer etc.)</w:t>
            </w:r>
          </w:p>
          <w:sdt>
            <w:sdtPr>
              <w:rPr>
                <w:rFonts w:asciiTheme="minorHAnsi" w:hAnsiTheme="minorHAnsi"/>
                <w:sz w:val="24"/>
                <w:szCs w:val="24"/>
              </w:rPr>
              <w:id w:val="1490831182"/>
              <w:placeholder>
                <w:docPart w:val="DBAB36247A7E4522A5F64AF57905974E"/>
              </w:placeholder>
              <w:showingPlcHdr/>
            </w:sdtPr>
            <w:sdtEndPr/>
            <w:sdtContent>
              <w:p w:rsidR="00B26838" w:rsidRPr="009D3E32" w:rsidRDefault="00B26838" w:rsidP="00533BF7">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F36E15" w:rsidTr="1BF76BF5">
        <w:trPr>
          <w:cantSplit/>
        </w:trPr>
        <w:tc>
          <w:tcPr>
            <w:tcW w:w="3539" w:type="dxa"/>
            <w:shd w:val="clear" w:color="auto" w:fill="95B3D7" w:themeFill="accent1" w:themeFillTint="99"/>
          </w:tcPr>
          <w:p w:rsidR="00F36E15" w:rsidRPr="009D3E32" w:rsidRDefault="00F36E15" w:rsidP="00F36E15">
            <w:pPr>
              <w:pStyle w:val="Tab-Text"/>
              <w:rPr>
                <w:rFonts w:asciiTheme="minorHAnsi" w:hAnsiTheme="minorHAnsi"/>
                <w:b/>
                <w:sz w:val="24"/>
                <w:szCs w:val="24"/>
              </w:rPr>
            </w:pPr>
            <w:r w:rsidRPr="009D3E32">
              <w:rPr>
                <w:rFonts w:asciiTheme="minorHAnsi" w:hAnsiTheme="minorHAnsi"/>
                <w:b/>
                <w:sz w:val="24"/>
                <w:szCs w:val="24"/>
              </w:rPr>
              <w:lastRenderedPageBreak/>
              <w:t>Beschreibung des Projekts</w:t>
            </w:r>
          </w:p>
        </w:tc>
        <w:tc>
          <w:tcPr>
            <w:tcW w:w="10453" w:type="dxa"/>
          </w:tcPr>
          <w:p w:rsidR="006B520F" w:rsidRDefault="00517371" w:rsidP="00533BF7">
            <w:pPr>
              <w:pStyle w:val="Tab-Text"/>
              <w:rPr>
                <w:rFonts w:asciiTheme="minorHAnsi" w:hAnsiTheme="minorHAnsi"/>
                <w:sz w:val="24"/>
                <w:szCs w:val="24"/>
              </w:rPr>
            </w:pPr>
            <w:r w:rsidRPr="009D3E32">
              <w:rPr>
                <w:rFonts w:asciiTheme="minorHAnsi" w:hAnsiTheme="minorHAnsi"/>
                <w:sz w:val="24"/>
                <w:szCs w:val="24"/>
              </w:rPr>
              <w:t>&lt; Beschreiben Sie das Projekt (Ziel und erbrachte Leistung) mit Verweis auf Erfüllung der Vergleichbarkeitsanforderungen &gt;</w:t>
            </w:r>
          </w:p>
          <w:p w:rsidR="008D3C0A" w:rsidRPr="008D3C0A" w:rsidRDefault="008D3C0A" w:rsidP="008D3C0A">
            <w:pPr>
              <w:pStyle w:val="Liste1"/>
              <w:numPr>
                <w:ilvl w:val="0"/>
                <w:numId w:val="20"/>
              </w:numPr>
              <w:spacing w:line="240"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Erbringung von </w:t>
            </w:r>
            <w:r w:rsidRPr="008D3C0A">
              <w:rPr>
                <w:rFonts w:asciiTheme="minorHAnsi" w:hAnsiTheme="minorHAnsi" w:cstheme="minorHAnsi"/>
                <w:color w:val="000000" w:themeColor="text1"/>
                <w:sz w:val="24"/>
                <w:szCs w:val="24"/>
              </w:rPr>
              <w:t xml:space="preserve">Wartung und Pflege </w:t>
            </w:r>
          </w:p>
          <w:p w:rsidR="00A55F07" w:rsidRPr="00A55F07" w:rsidRDefault="00A55F07" w:rsidP="008D3C0A">
            <w:pPr>
              <w:pStyle w:val="Listenabsatz"/>
              <w:numPr>
                <w:ilvl w:val="0"/>
                <w:numId w:val="20"/>
              </w:numPr>
              <w:suppressAutoHyphens w:val="0"/>
              <w:spacing w:after="0" w:line="240" w:lineRule="auto"/>
              <w:jc w:val="left"/>
              <w:rPr>
                <w:rFonts w:asciiTheme="minorHAnsi" w:hAnsiTheme="minorHAnsi"/>
                <w:sz w:val="24"/>
                <w:szCs w:val="24"/>
              </w:rPr>
            </w:pPr>
            <w:r w:rsidRPr="00A55F07">
              <w:rPr>
                <w:rFonts w:asciiTheme="minorHAnsi" w:hAnsiTheme="minorHAnsi"/>
                <w:sz w:val="24"/>
                <w:szCs w:val="24"/>
              </w:rPr>
              <w:t xml:space="preserve">Erbringung von Serviceleistungen (Störungsbeseitigung und Service Requests) </w:t>
            </w:r>
          </w:p>
          <w:p w:rsidR="00A55F07" w:rsidRPr="00A55F07" w:rsidRDefault="00A55F07" w:rsidP="008D3C0A">
            <w:pPr>
              <w:pStyle w:val="Listenabsatz"/>
              <w:numPr>
                <w:ilvl w:val="0"/>
                <w:numId w:val="20"/>
              </w:numPr>
              <w:suppressAutoHyphens w:val="0"/>
              <w:spacing w:after="0" w:line="240" w:lineRule="auto"/>
              <w:jc w:val="left"/>
              <w:rPr>
                <w:rFonts w:asciiTheme="minorHAnsi" w:hAnsiTheme="minorHAnsi"/>
                <w:sz w:val="24"/>
                <w:szCs w:val="24"/>
              </w:rPr>
            </w:pPr>
            <w:r w:rsidRPr="00A55F07">
              <w:rPr>
                <w:rFonts w:asciiTheme="minorHAnsi" w:hAnsiTheme="minorHAnsi"/>
                <w:sz w:val="24"/>
                <w:szCs w:val="24"/>
              </w:rPr>
              <w:t>Einsatz des CMS Contao</w:t>
            </w:r>
            <w:r>
              <w:rPr>
                <w:rFonts w:asciiTheme="minorHAnsi" w:hAnsiTheme="minorHAnsi"/>
                <w:sz w:val="24"/>
                <w:szCs w:val="24"/>
              </w:rPr>
              <w:t xml:space="preserve"> (mindestens in einem Projekt)</w:t>
            </w:r>
          </w:p>
          <w:p w:rsidR="00A55F07" w:rsidRPr="00A55F07" w:rsidRDefault="00A55F07" w:rsidP="008D3C0A">
            <w:pPr>
              <w:pStyle w:val="Listenabsatz"/>
              <w:numPr>
                <w:ilvl w:val="0"/>
                <w:numId w:val="20"/>
              </w:numPr>
              <w:suppressAutoHyphens w:val="0"/>
              <w:spacing w:after="0" w:line="240" w:lineRule="auto"/>
              <w:jc w:val="left"/>
              <w:rPr>
                <w:rFonts w:asciiTheme="minorHAnsi" w:hAnsiTheme="minorHAnsi"/>
                <w:sz w:val="24"/>
                <w:szCs w:val="24"/>
              </w:rPr>
            </w:pPr>
            <w:r w:rsidRPr="00A55F07">
              <w:rPr>
                <w:rFonts w:asciiTheme="minorHAnsi" w:hAnsiTheme="minorHAnsi"/>
                <w:sz w:val="24"/>
                <w:szCs w:val="24"/>
              </w:rPr>
              <w:t>Implementierung von Schnittstellen zu Oracle- oder MySQL-Datenbanken</w:t>
            </w:r>
            <w:r>
              <w:rPr>
                <w:rFonts w:asciiTheme="minorHAnsi" w:hAnsiTheme="minorHAnsi"/>
                <w:sz w:val="24"/>
                <w:szCs w:val="24"/>
              </w:rPr>
              <w:t xml:space="preserve"> (mindestens in einem Projekt)</w:t>
            </w:r>
          </w:p>
          <w:p w:rsidR="00A55F07" w:rsidRPr="00A55F07" w:rsidRDefault="00A55F07" w:rsidP="008D3C0A">
            <w:pPr>
              <w:pStyle w:val="Listenabsatz"/>
              <w:numPr>
                <w:ilvl w:val="0"/>
                <w:numId w:val="20"/>
              </w:numPr>
              <w:suppressAutoHyphens w:val="0"/>
              <w:spacing w:after="0" w:line="240" w:lineRule="auto"/>
              <w:jc w:val="left"/>
              <w:rPr>
                <w:rFonts w:asciiTheme="minorHAnsi" w:hAnsiTheme="minorHAnsi"/>
                <w:sz w:val="24"/>
                <w:szCs w:val="24"/>
              </w:rPr>
            </w:pPr>
            <w:r w:rsidRPr="00A55F07">
              <w:rPr>
                <w:rFonts w:asciiTheme="minorHAnsi" w:hAnsiTheme="minorHAnsi"/>
                <w:sz w:val="24"/>
                <w:szCs w:val="24"/>
              </w:rPr>
              <w:t xml:space="preserve">Verwendung von Webtechnologien wie HTML5, CSS, JavaScript, PHP </w:t>
            </w:r>
            <w:r w:rsidR="00F85982">
              <w:rPr>
                <w:rFonts w:asciiTheme="minorHAnsi" w:hAnsiTheme="minorHAnsi"/>
                <w:sz w:val="24"/>
                <w:szCs w:val="24"/>
              </w:rPr>
              <w:t xml:space="preserve">sowie marktübliche Erweiterungstechnologien im Frontend (z.B. </w:t>
            </w:r>
            <w:r w:rsidRPr="00A55F07">
              <w:rPr>
                <w:rFonts w:asciiTheme="minorHAnsi" w:hAnsiTheme="minorHAnsi"/>
                <w:sz w:val="24"/>
                <w:szCs w:val="24"/>
              </w:rPr>
              <w:t>Less/SASS</w:t>
            </w:r>
            <w:r w:rsidR="00F85982">
              <w:rPr>
                <w:rFonts w:asciiTheme="minorHAnsi" w:hAnsiTheme="minorHAnsi"/>
                <w:sz w:val="24"/>
                <w:szCs w:val="24"/>
              </w:rPr>
              <w:t xml:space="preserve"> oder ähnliche),</w:t>
            </w:r>
            <w:r>
              <w:rPr>
                <w:rFonts w:asciiTheme="minorHAnsi" w:hAnsiTheme="minorHAnsi"/>
                <w:sz w:val="24"/>
                <w:szCs w:val="24"/>
              </w:rPr>
              <w:t xml:space="preserve"> (mindestens in einem Projekt)</w:t>
            </w:r>
          </w:p>
          <w:p w:rsidR="00A55F07" w:rsidRPr="009D3E32" w:rsidRDefault="00A55F07" w:rsidP="008D3C0A">
            <w:pPr>
              <w:pStyle w:val="Tab-Text"/>
              <w:numPr>
                <w:ilvl w:val="0"/>
                <w:numId w:val="20"/>
              </w:numPr>
              <w:rPr>
                <w:rFonts w:asciiTheme="minorHAnsi" w:hAnsiTheme="minorHAnsi"/>
                <w:sz w:val="24"/>
                <w:szCs w:val="24"/>
              </w:rPr>
            </w:pPr>
            <w:r w:rsidRPr="00A55F07">
              <w:rPr>
                <w:rFonts w:asciiTheme="minorHAnsi" w:hAnsiTheme="minorHAnsi"/>
                <w:sz w:val="24"/>
                <w:szCs w:val="24"/>
              </w:rPr>
              <w:t>Entwicklung und Durchführung von Relaunches bestehender Webseite</w:t>
            </w:r>
            <w:r>
              <w:rPr>
                <w:rFonts w:asciiTheme="minorHAnsi" w:hAnsiTheme="minorHAnsi"/>
                <w:sz w:val="24"/>
                <w:szCs w:val="24"/>
              </w:rPr>
              <w:t xml:space="preserve"> (mindestens in einem Projekt)</w:t>
            </w:r>
          </w:p>
          <w:sdt>
            <w:sdtPr>
              <w:rPr>
                <w:rFonts w:asciiTheme="minorHAnsi" w:hAnsiTheme="minorHAnsi"/>
                <w:sz w:val="24"/>
                <w:szCs w:val="24"/>
              </w:rPr>
              <w:id w:val="-980146956"/>
              <w:placeholder>
                <w:docPart w:val="FF721B4104DB4A46AB17D7B137E3BBCC"/>
              </w:placeholder>
              <w:showingPlcHdr/>
            </w:sdtPr>
            <w:sdtEndPr/>
            <w:sdtContent>
              <w:p w:rsidR="00B26838" w:rsidRPr="009D3E32" w:rsidRDefault="00B26838" w:rsidP="00533BF7">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r w:rsidR="009D3E32" w:rsidRPr="009D3E32" w:rsidTr="00087F8D">
        <w:trPr>
          <w:cantSplit/>
        </w:trPr>
        <w:tc>
          <w:tcPr>
            <w:tcW w:w="3539" w:type="dxa"/>
            <w:shd w:val="clear" w:color="auto" w:fill="95B3D7" w:themeFill="accent1" w:themeFillTint="99"/>
          </w:tcPr>
          <w:p w:rsidR="009D3E32" w:rsidRPr="009D3E32" w:rsidRDefault="009D3E32" w:rsidP="00087F8D">
            <w:pPr>
              <w:pStyle w:val="Tab-Text"/>
              <w:rPr>
                <w:rFonts w:asciiTheme="minorHAnsi" w:hAnsiTheme="minorHAnsi"/>
                <w:b/>
                <w:sz w:val="24"/>
                <w:szCs w:val="24"/>
              </w:rPr>
            </w:pPr>
            <w:r w:rsidRPr="009D3E32">
              <w:rPr>
                <w:rFonts w:asciiTheme="minorHAnsi" w:hAnsiTheme="minorHAnsi"/>
                <w:b/>
                <w:sz w:val="24"/>
                <w:szCs w:val="24"/>
              </w:rPr>
              <w:t>Anzahl Projektmitarbeiter</w:t>
            </w:r>
          </w:p>
        </w:tc>
        <w:tc>
          <w:tcPr>
            <w:tcW w:w="10453" w:type="dxa"/>
          </w:tcPr>
          <w:p w:rsidR="009D3E32" w:rsidRPr="009D3E32" w:rsidRDefault="009D3E32" w:rsidP="00087F8D">
            <w:pPr>
              <w:pStyle w:val="Tab-Text"/>
              <w:rPr>
                <w:rFonts w:asciiTheme="minorHAnsi" w:hAnsiTheme="minorHAnsi"/>
                <w:sz w:val="24"/>
                <w:szCs w:val="24"/>
              </w:rPr>
            </w:pPr>
            <w:r w:rsidRPr="009D3E32">
              <w:rPr>
                <w:rFonts w:asciiTheme="minorHAnsi" w:hAnsiTheme="minorHAnsi"/>
                <w:sz w:val="24"/>
                <w:szCs w:val="24"/>
              </w:rPr>
              <w:t>&lt; Beschreibung Anzahl interner und externen Projektmitglieder&gt;</w:t>
            </w:r>
          </w:p>
          <w:sdt>
            <w:sdtPr>
              <w:rPr>
                <w:rFonts w:asciiTheme="minorHAnsi" w:hAnsiTheme="minorHAnsi"/>
                <w:sz w:val="24"/>
                <w:szCs w:val="24"/>
              </w:rPr>
              <w:id w:val="978962031"/>
              <w:placeholder>
                <w:docPart w:val="7AC33F4ABA074DA4A199AA43B31A0F0E"/>
              </w:placeholder>
              <w:showingPlcHdr/>
            </w:sdtPr>
            <w:sdtEndPr/>
            <w:sdtContent>
              <w:p w:rsidR="009D3E32" w:rsidRPr="009D3E32" w:rsidRDefault="009D3E32" w:rsidP="00087F8D">
                <w:pPr>
                  <w:pStyle w:val="Tab-Text"/>
                  <w:rPr>
                    <w:rFonts w:asciiTheme="minorHAnsi" w:hAnsiTheme="minorHAnsi"/>
                    <w:sz w:val="24"/>
                    <w:szCs w:val="24"/>
                  </w:rPr>
                </w:pPr>
                <w:r w:rsidRPr="009D3E32">
                  <w:rPr>
                    <w:rStyle w:val="Platzhaltertext"/>
                    <w:rFonts w:asciiTheme="minorHAnsi" w:hAnsiTheme="minorHAnsi"/>
                    <w:sz w:val="24"/>
                    <w:szCs w:val="24"/>
                  </w:rPr>
                  <w:t>Klicken oder tippen Sie hier, um Text einzugeben.</w:t>
                </w:r>
              </w:p>
            </w:sdtContent>
          </w:sdt>
        </w:tc>
      </w:tr>
    </w:tbl>
    <w:p w:rsidR="00F9017D" w:rsidRPr="00277B20" w:rsidRDefault="00F9017D" w:rsidP="000512D8">
      <w:pPr>
        <w:rPr>
          <w:b/>
        </w:rPr>
      </w:pPr>
    </w:p>
    <w:sectPr w:rsidR="00F9017D" w:rsidRPr="00277B20" w:rsidSect="006C07B7">
      <w:headerReference w:type="default" r:id="rId11"/>
      <w:footerReference w:type="default" r:id="rId12"/>
      <w:pgSz w:w="16838" w:h="11906" w:orient="landscape" w:code="9"/>
      <w:pgMar w:top="1418" w:right="1418" w:bottom="1418" w:left="1418" w:header="720" w:footer="0"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5A96" w16cex:dateUtc="2021-05-03T09:18:00Z"/>
  <w16cex:commentExtensible w16cex:durableId="243A5ADB" w16cex:dateUtc="2021-05-03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156" w:rsidRDefault="00B31156">
      <w:r>
        <w:separator/>
      </w:r>
    </w:p>
  </w:endnote>
  <w:endnote w:type="continuationSeparator" w:id="0">
    <w:p w:rsidR="00B31156" w:rsidRDefault="00B31156">
      <w:r>
        <w:continuationSeparator/>
      </w:r>
    </w:p>
  </w:endnote>
  <w:endnote w:type="continuationNotice" w:id="1">
    <w:p w:rsidR="00B31156" w:rsidRDefault="00B3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0002EFF" w:usb1="C000247B" w:usb2="00000009" w:usb3="00000000" w:csb0="000001FF" w:csb1="00000000"/>
  </w:font>
  <w:font w:name="Agfa Rotis Semisans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7266845"/>
      <w:docPartObj>
        <w:docPartGallery w:val="Page Numbers (Bottom of Page)"/>
        <w:docPartUnique/>
      </w:docPartObj>
    </w:sdtPr>
    <w:sdtEndPr/>
    <w:sdtContent>
      <w:p w:rsidR="00B31156" w:rsidRDefault="00B31156">
        <w:pPr>
          <w:pStyle w:val="Fuzeile"/>
          <w:jc w:val="center"/>
        </w:pPr>
        <w:r>
          <w:fldChar w:fldCharType="begin"/>
        </w:r>
        <w:r>
          <w:instrText>PAGE   \* MERGEFORMAT</w:instrText>
        </w:r>
        <w:r>
          <w:fldChar w:fldCharType="separate"/>
        </w:r>
        <w:r>
          <w:rPr>
            <w:noProof/>
          </w:rPr>
          <w:t>2</w:t>
        </w:r>
        <w:r>
          <w:fldChar w:fldCharType="end"/>
        </w:r>
      </w:p>
    </w:sdtContent>
  </w:sdt>
  <w:p w:rsidR="00B31156" w:rsidRDefault="00B31156">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156" w:rsidRDefault="00B31156">
      <w:r>
        <w:separator/>
      </w:r>
    </w:p>
  </w:footnote>
  <w:footnote w:type="continuationSeparator" w:id="0">
    <w:p w:rsidR="00B31156" w:rsidRDefault="00B31156">
      <w:r>
        <w:continuationSeparator/>
      </w:r>
    </w:p>
  </w:footnote>
  <w:footnote w:type="continuationNotice" w:id="1">
    <w:p w:rsidR="00B31156" w:rsidRDefault="00B31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18" w:type="dxa"/>
      <w:tblInd w:w="57" w:type="dxa"/>
      <w:tblBorders>
        <w:bottom w:val="single" w:sz="6" w:space="0" w:color="auto"/>
      </w:tblBorders>
      <w:tblLayout w:type="fixed"/>
      <w:tblCellMar>
        <w:left w:w="70" w:type="dxa"/>
        <w:right w:w="70" w:type="dxa"/>
      </w:tblCellMar>
      <w:tblLook w:val="0000" w:firstRow="0" w:lastRow="0" w:firstColumn="0" w:lastColumn="0" w:noHBand="0" w:noVBand="0"/>
    </w:tblPr>
    <w:tblGrid>
      <w:gridCol w:w="12276"/>
      <w:gridCol w:w="1842"/>
    </w:tblGrid>
    <w:tr w:rsidR="00B31156" w:rsidRPr="00C82664" w:rsidTr="009D3E32">
      <w:trPr>
        <w:cantSplit/>
        <w:trHeight w:val="1135"/>
      </w:trPr>
      <w:tc>
        <w:tcPr>
          <w:tcW w:w="12276" w:type="dxa"/>
          <w:vAlign w:val="center"/>
        </w:tcPr>
        <w:p w:rsidR="00B31156" w:rsidRDefault="00B31156" w:rsidP="00950611">
          <w:pPr>
            <w:spacing w:after="0"/>
            <w:jc w:val="left"/>
            <w:rPr>
              <w:rFonts w:asciiTheme="minorHAnsi" w:hAnsiTheme="minorHAnsi" w:cs="Arial"/>
              <w:sz w:val="20"/>
            </w:rPr>
          </w:pPr>
          <w:r>
            <w:rPr>
              <w:rFonts w:asciiTheme="minorHAnsi" w:hAnsiTheme="minorHAnsi" w:cs="Arial"/>
              <w:noProof/>
              <w:sz w:val="20"/>
              <w:lang w:eastAsia="de-DE"/>
            </w:rPr>
            <w:drawing>
              <wp:anchor distT="0" distB="0" distL="114300" distR="114300" simplePos="0" relativeHeight="251658240" behindDoc="1" locked="0" layoutInCell="1" allowOverlap="1" wp14:editId="0BBC25BF">
                <wp:simplePos x="0" y="0"/>
                <wp:positionH relativeFrom="page">
                  <wp:posOffset>6133465</wp:posOffset>
                </wp:positionH>
                <wp:positionV relativeFrom="margin">
                  <wp:posOffset>-664845</wp:posOffset>
                </wp:positionV>
                <wp:extent cx="1851660" cy="796290"/>
                <wp:effectExtent l="0" t="0" r="0" b="3810"/>
                <wp:wrapTight wrapText="bothSides">
                  <wp:wrapPolygon edited="0">
                    <wp:start x="0" y="0"/>
                    <wp:lineTo x="0" y="21187"/>
                    <wp:lineTo x="21333" y="21187"/>
                    <wp:lineTo x="21333" y="0"/>
                    <wp:lineTo x="0" y="0"/>
                  </wp:wrapPolygon>
                </wp:wrapTight>
                <wp:docPr id="1" name="Grafik 1" descr="DAkkS_Logo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DAkkS_Logo6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166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Arial"/>
              <w:sz w:val="20"/>
            </w:rPr>
            <w:t>Rahmenvereinbarung über die Wartung, Pflege und Weiterentwicklung der DAkkS-Webseite</w:t>
          </w:r>
        </w:p>
        <w:p w:rsidR="00B31156" w:rsidRDefault="00B31156" w:rsidP="00950611">
          <w:pPr>
            <w:spacing w:after="0"/>
            <w:jc w:val="left"/>
            <w:rPr>
              <w:rFonts w:cs="Arial"/>
              <w:szCs w:val="22"/>
            </w:rPr>
          </w:pPr>
          <w:r>
            <w:rPr>
              <w:rFonts w:asciiTheme="minorHAnsi" w:hAnsiTheme="minorHAnsi" w:cs="Arial"/>
              <w:sz w:val="20"/>
            </w:rPr>
            <w:t>AZ: 2026-00198-fis-00</w:t>
          </w:r>
        </w:p>
        <w:p w:rsidR="00B31156" w:rsidRPr="00AA567C" w:rsidRDefault="00B31156" w:rsidP="00AA567C">
          <w:pPr>
            <w:rPr>
              <w:rFonts w:cs="Arial"/>
              <w:szCs w:val="22"/>
            </w:rPr>
          </w:pPr>
        </w:p>
      </w:tc>
      <w:tc>
        <w:tcPr>
          <w:tcW w:w="1842" w:type="dxa"/>
          <w:vAlign w:val="center"/>
        </w:tcPr>
        <w:p w:rsidR="00B31156" w:rsidRPr="00C82664" w:rsidRDefault="00B31156" w:rsidP="00F67D80">
          <w:pPr>
            <w:pStyle w:val="Kopfzeile"/>
            <w:tabs>
              <w:tab w:val="clear" w:pos="927"/>
            </w:tabs>
            <w:ind w:left="0" w:firstLine="0"/>
            <w:jc w:val="right"/>
            <w:rPr>
              <w:rFonts w:cs="Arial"/>
            </w:rPr>
          </w:pPr>
          <w:r>
            <w:tab/>
          </w:r>
        </w:p>
      </w:tc>
    </w:tr>
  </w:tbl>
  <w:p w:rsidR="00B31156" w:rsidRPr="006F3CB2" w:rsidRDefault="00B31156" w:rsidP="00911DEC">
    <w:pPr>
      <w:pStyle w:val="Kopfzeile"/>
      <w:tabs>
        <w:tab w:val="clear" w:pos="927"/>
      </w:tabs>
      <w:ind w:left="0" w:firstLine="0"/>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0CB2"/>
    <w:multiLevelType w:val="hybridMultilevel"/>
    <w:tmpl w:val="6FB28AC4"/>
    <w:lvl w:ilvl="0" w:tplc="8562907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BD3723"/>
    <w:multiLevelType w:val="multilevel"/>
    <w:tmpl w:val="853AA750"/>
    <w:lvl w:ilvl="0">
      <w:start w:val="1"/>
      <w:numFmt w:val="bullet"/>
      <w:pStyle w:val="Liste1"/>
      <w:lvlText w:val="-"/>
      <w:lvlJc w:val="left"/>
      <w:pPr>
        <w:ind w:left="360" w:hanging="360"/>
      </w:pPr>
      <w:rPr>
        <w:rFonts w:ascii="Arial" w:eastAsia="Times New Roman" w:hAnsi="Arial" w:cs="Aria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AB331FF"/>
    <w:multiLevelType w:val="singleLevel"/>
    <w:tmpl w:val="63284C90"/>
    <w:lvl w:ilvl="0">
      <w:start w:val="1"/>
      <w:numFmt w:val="bullet"/>
      <w:pStyle w:val="Tabelle3Ein"/>
      <w:lvlText w:val=""/>
      <w:lvlJc w:val="left"/>
      <w:pPr>
        <w:tabs>
          <w:tab w:val="num" w:pos="700"/>
        </w:tabs>
        <w:ind w:left="510" w:hanging="170"/>
      </w:pPr>
      <w:rPr>
        <w:rFonts w:ascii="Wingdings" w:hAnsi="Wingdings" w:hint="default"/>
      </w:rPr>
    </w:lvl>
  </w:abstractNum>
  <w:abstractNum w:abstractNumId="3" w15:restartNumberingAfterBreak="0">
    <w:nsid w:val="0D9B356B"/>
    <w:multiLevelType w:val="hybridMultilevel"/>
    <w:tmpl w:val="FE1C0B18"/>
    <w:lvl w:ilvl="0" w:tplc="85629076">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D82166"/>
    <w:multiLevelType w:val="multilevel"/>
    <w:tmpl w:val="78E8EA98"/>
    <w:lvl w:ilvl="0">
      <w:start w:val="1"/>
      <w:numFmt w:val="decimal"/>
      <w:pStyle w:val="berschrift1"/>
      <w:lvlText w:val="%1"/>
      <w:lvlJc w:val="left"/>
      <w:pPr>
        <w:tabs>
          <w:tab w:val="num" w:pos="397"/>
        </w:tabs>
        <w:ind w:left="397" w:hanging="39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766"/>
        </w:tabs>
        <w:ind w:left="766" w:hanging="62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2007"/>
        </w:tabs>
        <w:ind w:left="2007" w:hanging="90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021"/>
        </w:tabs>
        <w:ind w:left="1021" w:hanging="1021"/>
      </w:pPr>
    </w:lvl>
    <w:lvl w:ilvl="4">
      <w:start w:val="1"/>
      <w:numFmt w:val="decimal"/>
      <w:pStyle w:val="berschrift5"/>
      <w:lvlText w:val="%1.%2.%3.%4.%5"/>
      <w:lvlJc w:val="left"/>
      <w:pPr>
        <w:tabs>
          <w:tab w:val="num" w:pos="1440"/>
        </w:tabs>
        <w:ind w:left="1191" w:hanging="119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0F17904"/>
    <w:multiLevelType w:val="multilevel"/>
    <w:tmpl w:val="6E144DD0"/>
    <w:lvl w:ilvl="0">
      <w:start w:val="1"/>
      <w:numFmt w:val="decimal"/>
      <w:pStyle w:val="Anlagen"/>
      <w:suff w:val="nothing"/>
      <w:lvlText w:val="Anlage %1"/>
      <w:lvlJc w:val="left"/>
      <w:pPr>
        <w:ind w:left="1650" w:firstLine="0"/>
      </w:pPr>
      <w:rPr>
        <w:rFonts w:hint="default"/>
      </w:rPr>
    </w:lvl>
    <w:lvl w:ilvl="1">
      <w:start w:val="1"/>
      <w:numFmt w:val="decimalZero"/>
      <w:isLgl/>
      <w:lvlText w:val="Abschnitt %1.%2"/>
      <w:lvlJc w:val="left"/>
      <w:pPr>
        <w:tabs>
          <w:tab w:val="num" w:pos="1728"/>
        </w:tabs>
        <w:ind w:left="288" w:firstLine="0"/>
      </w:pPr>
      <w:rPr>
        <w:rFonts w:hint="default"/>
      </w:rPr>
    </w:lvl>
    <w:lvl w:ilvl="2">
      <w:start w:val="1"/>
      <w:numFmt w:val="lowerLetter"/>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6" w15:restartNumberingAfterBreak="0">
    <w:nsid w:val="25043259"/>
    <w:multiLevelType w:val="multilevel"/>
    <w:tmpl w:val="0168470E"/>
    <w:styleLink w:val="111111"/>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247"/>
        </w:tabs>
        <w:ind w:left="1247" w:hanging="1247"/>
      </w:pPr>
      <w:rPr>
        <w:rFonts w:hint="default"/>
      </w:rPr>
    </w:lvl>
    <w:lvl w:ilvl="4">
      <w:start w:val="1"/>
      <w:numFmt w:val="decimal"/>
      <w:lvlText w:val="%1.%2.%3.%4.%5."/>
      <w:lvlJc w:val="left"/>
      <w:pPr>
        <w:tabs>
          <w:tab w:val="num" w:pos="1588"/>
        </w:tabs>
        <w:ind w:left="1588" w:hanging="158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9B75C9"/>
    <w:multiLevelType w:val="hybridMultilevel"/>
    <w:tmpl w:val="A7E44BF4"/>
    <w:lvl w:ilvl="0" w:tplc="FD9CEDC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F31F60"/>
    <w:multiLevelType w:val="singleLevel"/>
    <w:tmpl w:val="F268138E"/>
    <w:lvl w:ilvl="0">
      <w:start w:val="1"/>
      <w:numFmt w:val="bullet"/>
      <w:pStyle w:val="2Einrckungo"/>
      <w:lvlText w:val=""/>
      <w:lvlJc w:val="left"/>
      <w:pPr>
        <w:tabs>
          <w:tab w:val="num" w:pos="690"/>
        </w:tabs>
        <w:ind w:left="613" w:hanging="283"/>
      </w:pPr>
      <w:rPr>
        <w:rFonts w:ascii="Symbol" w:hAnsi="Symbol" w:hint="default"/>
      </w:rPr>
    </w:lvl>
  </w:abstractNum>
  <w:abstractNum w:abstractNumId="9" w15:restartNumberingAfterBreak="0">
    <w:nsid w:val="3A8F2DFB"/>
    <w:multiLevelType w:val="hybridMultilevel"/>
    <w:tmpl w:val="90C4243C"/>
    <w:lvl w:ilvl="0" w:tplc="49F0CA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FA4461"/>
    <w:multiLevelType w:val="hybridMultilevel"/>
    <w:tmpl w:val="0A50195C"/>
    <w:lvl w:ilvl="0" w:tplc="54546A2C">
      <w:start w:val="1"/>
      <w:numFmt w:val="bullet"/>
      <w:lvlText w:val=""/>
      <w:lvlJc w:val="left"/>
      <w:pPr>
        <w:tabs>
          <w:tab w:val="num" w:pos="644"/>
        </w:tabs>
        <w:ind w:left="644" w:hanging="360"/>
      </w:pPr>
      <w:rPr>
        <w:rFonts w:ascii="Symbol" w:hAnsi="Symbol" w:hint="default"/>
      </w:rPr>
    </w:lvl>
    <w:lvl w:ilvl="1" w:tplc="A2DA1A0E">
      <w:start w:val="1"/>
      <w:numFmt w:val="bullet"/>
      <w:lvlText w:val="o"/>
      <w:lvlJc w:val="left"/>
      <w:pPr>
        <w:tabs>
          <w:tab w:val="num" w:pos="1364"/>
        </w:tabs>
        <w:ind w:left="1364" w:hanging="360"/>
      </w:pPr>
      <w:rPr>
        <w:rFonts w:ascii="Courier New" w:hAnsi="Courier New" w:hint="default"/>
      </w:rPr>
    </w:lvl>
    <w:lvl w:ilvl="2" w:tplc="CD98FB88" w:tentative="1">
      <w:start w:val="1"/>
      <w:numFmt w:val="bullet"/>
      <w:lvlText w:val=""/>
      <w:lvlJc w:val="left"/>
      <w:pPr>
        <w:tabs>
          <w:tab w:val="num" w:pos="2084"/>
        </w:tabs>
        <w:ind w:left="2084" w:hanging="360"/>
      </w:pPr>
      <w:rPr>
        <w:rFonts w:ascii="Wingdings" w:hAnsi="Wingdings" w:hint="default"/>
      </w:rPr>
    </w:lvl>
    <w:lvl w:ilvl="3" w:tplc="2EE21C30" w:tentative="1">
      <w:start w:val="1"/>
      <w:numFmt w:val="bullet"/>
      <w:lvlText w:val=""/>
      <w:lvlJc w:val="left"/>
      <w:pPr>
        <w:tabs>
          <w:tab w:val="num" w:pos="2804"/>
        </w:tabs>
        <w:ind w:left="2804" w:hanging="360"/>
      </w:pPr>
      <w:rPr>
        <w:rFonts w:ascii="Symbol" w:hAnsi="Symbol" w:hint="default"/>
      </w:rPr>
    </w:lvl>
    <w:lvl w:ilvl="4" w:tplc="D472A0AA" w:tentative="1">
      <w:start w:val="1"/>
      <w:numFmt w:val="bullet"/>
      <w:lvlText w:val="o"/>
      <w:lvlJc w:val="left"/>
      <w:pPr>
        <w:tabs>
          <w:tab w:val="num" w:pos="3524"/>
        </w:tabs>
        <w:ind w:left="3524" w:hanging="360"/>
      </w:pPr>
      <w:rPr>
        <w:rFonts w:ascii="Courier New" w:hAnsi="Courier New" w:hint="default"/>
      </w:rPr>
    </w:lvl>
    <w:lvl w:ilvl="5" w:tplc="36E8C8D0" w:tentative="1">
      <w:start w:val="1"/>
      <w:numFmt w:val="bullet"/>
      <w:lvlText w:val=""/>
      <w:lvlJc w:val="left"/>
      <w:pPr>
        <w:tabs>
          <w:tab w:val="num" w:pos="4244"/>
        </w:tabs>
        <w:ind w:left="4244" w:hanging="360"/>
      </w:pPr>
      <w:rPr>
        <w:rFonts w:ascii="Wingdings" w:hAnsi="Wingdings" w:hint="default"/>
      </w:rPr>
    </w:lvl>
    <w:lvl w:ilvl="6" w:tplc="7E48F006" w:tentative="1">
      <w:start w:val="1"/>
      <w:numFmt w:val="bullet"/>
      <w:lvlText w:val=""/>
      <w:lvlJc w:val="left"/>
      <w:pPr>
        <w:tabs>
          <w:tab w:val="num" w:pos="4964"/>
        </w:tabs>
        <w:ind w:left="4964" w:hanging="360"/>
      </w:pPr>
      <w:rPr>
        <w:rFonts w:ascii="Symbol" w:hAnsi="Symbol" w:hint="default"/>
      </w:rPr>
    </w:lvl>
    <w:lvl w:ilvl="7" w:tplc="B5168316" w:tentative="1">
      <w:start w:val="1"/>
      <w:numFmt w:val="bullet"/>
      <w:lvlText w:val="o"/>
      <w:lvlJc w:val="left"/>
      <w:pPr>
        <w:tabs>
          <w:tab w:val="num" w:pos="5684"/>
        </w:tabs>
        <w:ind w:left="5684" w:hanging="360"/>
      </w:pPr>
      <w:rPr>
        <w:rFonts w:ascii="Courier New" w:hAnsi="Courier New" w:hint="default"/>
      </w:rPr>
    </w:lvl>
    <w:lvl w:ilvl="8" w:tplc="7E702142"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4C200C1"/>
    <w:multiLevelType w:val="singleLevel"/>
    <w:tmpl w:val="74648CFE"/>
    <w:lvl w:ilvl="0">
      <w:start w:val="1"/>
      <w:numFmt w:val="bullet"/>
      <w:pStyle w:val="Tabelle2Eino"/>
      <w:lvlText w:val=""/>
      <w:lvlJc w:val="left"/>
      <w:pPr>
        <w:tabs>
          <w:tab w:val="num" w:pos="530"/>
        </w:tabs>
        <w:ind w:left="340" w:hanging="170"/>
      </w:pPr>
      <w:rPr>
        <w:rFonts w:ascii="Symbol" w:hAnsi="Symbol" w:hint="default"/>
      </w:rPr>
    </w:lvl>
  </w:abstractNum>
  <w:abstractNum w:abstractNumId="12" w15:restartNumberingAfterBreak="0">
    <w:nsid w:val="48146596"/>
    <w:multiLevelType w:val="singleLevel"/>
    <w:tmpl w:val="8DEC19AE"/>
    <w:lvl w:ilvl="0">
      <w:start w:val="1"/>
      <w:numFmt w:val="bullet"/>
      <w:pStyle w:val="3Einrckung"/>
      <w:lvlText w:val=""/>
      <w:lvlJc w:val="left"/>
      <w:pPr>
        <w:tabs>
          <w:tab w:val="num" w:pos="927"/>
        </w:tabs>
        <w:ind w:left="851" w:hanging="284"/>
      </w:pPr>
      <w:rPr>
        <w:rFonts w:ascii="Wingdings" w:hAnsi="Wingdings" w:hint="default"/>
      </w:rPr>
    </w:lvl>
  </w:abstractNum>
  <w:abstractNum w:abstractNumId="13" w15:restartNumberingAfterBreak="0">
    <w:nsid w:val="49B909E3"/>
    <w:multiLevelType w:val="singleLevel"/>
    <w:tmpl w:val="67443008"/>
    <w:lvl w:ilvl="0">
      <w:start w:val="1"/>
      <w:numFmt w:val="bullet"/>
      <w:pStyle w:val="ProfilErsteAufzhlung"/>
      <w:lvlText w:val=""/>
      <w:lvlJc w:val="left"/>
      <w:pPr>
        <w:tabs>
          <w:tab w:val="num" w:pos="360"/>
        </w:tabs>
        <w:ind w:left="227" w:hanging="227"/>
      </w:pPr>
      <w:rPr>
        <w:rFonts w:ascii="Wingdings" w:hAnsi="Wingdings" w:hint="default"/>
      </w:rPr>
    </w:lvl>
  </w:abstractNum>
  <w:abstractNum w:abstractNumId="14" w15:restartNumberingAfterBreak="0">
    <w:nsid w:val="5AD72358"/>
    <w:multiLevelType w:val="singleLevel"/>
    <w:tmpl w:val="C1CC5CF8"/>
    <w:lvl w:ilvl="0">
      <w:start w:val="1"/>
      <w:numFmt w:val="bullet"/>
      <w:pStyle w:val="1Einrckung-"/>
      <w:lvlText w:val=""/>
      <w:lvlJc w:val="left"/>
      <w:pPr>
        <w:tabs>
          <w:tab w:val="num" w:pos="360"/>
        </w:tabs>
        <w:ind w:left="284" w:hanging="284"/>
      </w:pPr>
      <w:rPr>
        <w:rFonts w:ascii="Symbol" w:hAnsi="Symbol" w:hint="default"/>
        <w:sz w:val="16"/>
      </w:rPr>
    </w:lvl>
  </w:abstractNum>
  <w:abstractNum w:abstractNumId="15" w15:restartNumberingAfterBreak="0">
    <w:nsid w:val="5FAD4642"/>
    <w:multiLevelType w:val="multilevel"/>
    <w:tmpl w:val="31561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03375B"/>
    <w:multiLevelType w:val="singleLevel"/>
    <w:tmpl w:val="061E08DE"/>
    <w:lvl w:ilvl="0">
      <w:start w:val="1"/>
      <w:numFmt w:val="bullet"/>
      <w:pStyle w:val="ProfilInnereAufzhlung"/>
      <w:lvlText w:val=""/>
      <w:lvlJc w:val="left"/>
      <w:pPr>
        <w:tabs>
          <w:tab w:val="num" w:pos="360"/>
        </w:tabs>
        <w:ind w:left="227" w:hanging="227"/>
      </w:pPr>
      <w:rPr>
        <w:rFonts w:ascii="Wingdings" w:hAnsi="Wingdings" w:hint="default"/>
      </w:rPr>
    </w:lvl>
  </w:abstractNum>
  <w:abstractNum w:abstractNumId="17" w15:restartNumberingAfterBreak="0">
    <w:nsid w:val="6FD62B17"/>
    <w:multiLevelType w:val="singleLevel"/>
    <w:tmpl w:val="8AE02A56"/>
    <w:lvl w:ilvl="0">
      <w:start w:val="1"/>
      <w:numFmt w:val="bullet"/>
      <w:pStyle w:val="Tabelle1Ein-"/>
      <w:lvlText w:val=""/>
      <w:lvlJc w:val="left"/>
      <w:pPr>
        <w:tabs>
          <w:tab w:val="num" w:pos="360"/>
        </w:tabs>
        <w:ind w:left="170" w:hanging="170"/>
      </w:pPr>
      <w:rPr>
        <w:rFonts w:ascii="Symbol" w:hAnsi="Symbol" w:hint="default"/>
        <w:sz w:val="16"/>
      </w:rPr>
    </w:lvl>
  </w:abstractNum>
  <w:abstractNum w:abstractNumId="18" w15:restartNumberingAfterBreak="0">
    <w:nsid w:val="77543667"/>
    <w:multiLevelType w:val="hybridMultilevel"/>
    <w:tmpl w:val="B65C7B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531C24"/>
    <w:multiLevelType w:val="hybridMultilevel"/>
    <w:tmpl w:val="8F705B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8"/>
  </w:num>
  <w:num w:numId="4">
    <w:abstractNumId w:val="17"/>
  </w:num>
  <w:num w:numId="5">
    <w:abstractNumId w:val="11"/>
  </w:num>
  <w:num w:numId="6">
    <w:abstractNumId w:val="2"/>
  </w:num>
  <w:num w:numId="7">
    <w:abstractNumId w:val="13"/>
  </w:num>
  <w:num w:numId="8">
    <w:abstractNumId w:val="16"/>
  </w:num>
  <w:num w:numId="9">
    <w:abstractNumId w:val="5"/>
  </w:num>
  <w:num w:numId="10">
    <w:abstractNumId w:val="4"/>
  </w:num>
  <w:num w:numId="11">
    <w:abstractNumId w:val="1"/>
  </w:num>
  <w:num w:numId="12">
    <w:abstractNumId w:val="6"/>
  </w:num>
  <w:num w:numId="13">
    <w:abstractNumId w:val="7"/>
  </w:num>
  <w:num w:numId="14">
    <w:abstractNumId w:val="0"/>
  </w:num>
  <w:num w:numId="15">
    <w:abstractNumId w:val="3"/>
  </w:num>
  <w:num w:numId="16">
    <w:abstractNumId w:val="10"/>
  </w:num>
  <w:num w:numId="17">
    <w:abstractNumId w:val="9"/>
  </w:num>
  <w:num w:numId="18">
    <w:abstractNumId w:val="19"/>
  </w:num>
  <w:num w:numId="19">
    <w:abstractNumId w:val="15"/>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c5pirDb7HTiM3tu7WbJcl9qHZgQrX9orz61V1wg1lcQd03tNbIhkMgLrlPdiFLs8RSPaAaJefG76NTNG31fA==" w:salt="lvikv/HiinSMAe3EwCIcaA=="/>
  <w:defaultTabStop w:val="709"/>
  <w:autoHyphenation/>
  <w:hyphenationZone w:val="142"/>
  <w:doNotHyphenateCaps/>
  <w:drawingGridHorizontalSpacing w:val="110"/>
  <w:displayHorizontalDrawingGridEvery w:val="0"/>
  <w:displayVerticalDrawingGridEvery w:val="0"/>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FDD"/>
    <w:rsid w:val="000005F5"/>
    <w:rsid w:val="00000DAC"/>
    <w:rsid w:val="00002EA0"/>
    <w:rsid w:val="00003567"/>
    <w:rsid w:val="0000501F"/>
    <w:rsid w:val="000062FF"/>
    <w:rsid w:val="00006319"/>
    <w:rsid w:val="000065C1"/>
    <w:rsid w:val="000069AC"/>
    <w:rsid w:val="00006D97"/>
    <w:rsid w:val="0000719C"/>
    <w:rsid w:val="00007DD7"/>
    <w:rsid w:val="000101A0"/>
    <w:rsid w:val="00010A82"/>
    <w:rsid w:val="00010AB7"/>
    <w:rsid w:val="00010BA2"/>
    <w:rsid w:val="00010D61"/>
    <w:rsid w:val="00011502"/>
    <w:rsid w:val="00011E0F"/>
    <w:rsid w:val="00011FB5"/>
    <w:rsid w:val="000124E7"/>
    <w:rsid w:val="00012781"/>
    <w:rsid w:val="0001322F"/>
    <w:rsid w:val="00014775"/>
    <w:rsid w:val="0001495D"/>
    <w:rsid w:val="00014D6F"/>
    <w:rsid w:val="0001594B"/>
    <w:rsid w:val="00015C47"/>
    <w:rsid w:val="00016F55"/>
    <w:rsid w:val="00017513"/>
    <w:rsid w:val="0001772D"/>
    <w:rsid w:val="0001775B"/>
    <w:rsid w:val="00017900"/>
    <w:rsid w:val="00017EF7"/>
    <w:rsid w:val="00020012"/>
    <w:rsid w:val="0002042D"/>
    <w:rsid w:val="0002047B"/>
    <w:rsid w:val="00020B8A"/>
    <w:rsid w:val="00020FAA"/>
    <w:rsid w:val="000211BE"/>
    <w:rsid w:val="00021617"/>
    <w:rsid w:val="00021B22"/>
    <w:rsid w:val="000222CA"/>
    <w:rsid w:val="00022D15"/>
    <w:rsid w:val="00024849"/>
    <w:rsid w:val="00024A3A"/>
    <w:rsid w:val="0002537D"/>
    <w:rsid w:val="000269D7"/>
    <w:rsid w:val="00026B01"/>
    <w:rsid w:val="00027251"/>
    <w:rsid w:val="00027D71"/>
    <w:rsid w:val="00030B53"/>
    <w:rsid w:val="000316DF"/>
    <w:rsid w:val="00031B2E"/>
    <w:rsid w:val="00031ECC"/>
    <w:rsid w:val="000320EC"/>
    <w:rsid w:val="00032549"/>
    <w:rsid w:val="000332E9"/>
    <w:rsid w:val="00033EA9"/>
    <w:rsid w:val="000341EF"/>
    <w:rsid w:val="00034D4A"/>
    <w:rsid w:val="00034FD4"/>
    <w:rsid w:val="000352A1"/>
    <w:rsid w:val="00035DEB"/>
    <w:rsid w:val="00040DBA"/>
    <w:rsid w:val="00042E9D"/>
    <w:rsid w:val="00043435"/>
    <w:rsid w:val="00044037"/>
    <w:rsid w:val="00045CE0"/>
    <w:rsid w:val="00045D01"/>
    <w:rsid w:val="00045E2A"/>
    <w:rsid w:val="00045FC3"/>
    <w:rsid w:val="00046192"/>
    <w:rsid w:val="00047388"/>
    <w:rsid w:val="000476A7"/>
    <w:rsid w:val="00047A4B"/>
    <w:rsid w:val="00047BB1"/>
    <w:rsid w:val="00050272"/>
    <w:rsid w:val="00050928"/>
    <w:rsid w:val="00050A6A"/>
    <w:rsid w:val="00050D61"/>
    <w:rsid w:val="000512D8"/>
    <w:rsid w:val="00051B1A"/>
    <w:rsid w:val="00051F74"/>
    <w:rsid w:val="00051FDF"/>
    <w:rsid w:val="000522B3"/>
    <w:rsid w:val="0005240E"/>
    <w:rsid w:val="000525CF"/>
    <w:rsid w:val="00052BBD"/>
    <w:rsid w:val="00053024"/>
    <w:rsid w:val="00054575"/>
    <w:rsid w:val="000558FC"/>
    <w:rsid w:val="00055BE0"/>
    <w:rsid w:val="00056070"/>
    <w:rsid w:val="00056CBC"/>
    <w:rsid w:val="000570E6"/>
    <w:rsid w:val="00057542"/>
    <w:rsid w:val="0005765E"/>
    <w:rsid w:val="0005774D"/>
    <w:rsid w:val="0005792A"/>
    <w:rsid w:val="00057E4B"/>
    <w:rsid w:val="00060030"/>
    <w:rsid w:val="00060DBA"/>
    <w:rsid w:val="000610C8"/>
    <w:rsid w:val="00061306"/>
    <w:rsid w:val="000618E1"/>
    <w:rsid w:val="00062035"/>
    <w:rsid w:val="00062C7F"/>
    <w:rsid w:val="00063231"/>
    <w:rsid w:val="00063407"/>
    <w:rsid w:val="00063BE7"/>
    <w:rsid w:val="00063CD6"/>
    <w:rsid w:val="000643AF"/>
    <w:rsid w:val="00064C4B"/>
    <w:rsid w:val="000664B6"/>
    <w:rsid w:val="0006695C"/>
    <w:rsid w:val="00066ED9"/>
    <w:rsid w:val="000670D4"/>
    <w:rsid w:val="000670D5"/>
    <w:rsid w:val="000672EF"/>
    <w:rsid w:val="00067C4B"/>
    <w:rsid w:val="0007047B"/>
    <w:rsid w:val="00070525"/>
    <w:rsid w:val="0007098A"/>
    <w:rsid w:val="00070CA5"/>
    <w:rsid w:val="000710BF"/>
    <w:rsid w:val="0007159A"/>
    <w:rsid w:val="000718C3"/>
    <w:rsid w:val="00071A6E"/>
    <w:rsid w:val="00071FCA"/>
    <w:rsid w:val="0007237E"/>
    <w:rsid w:val="00072CAC"/>
    <w:rsid w:val="00072CFC"/>
    <w:rsid w:val="00072D77"/>
    <w:rsid w:val="000743CD"/>
    <w:rsid w:val="000745F3"/>
    <w:rsid w:val="0007528A"/>
    <w:rsid w:val="00075860"/>
    <w:rsid w:val="0007592F"/>
    <w:rsid w:val="0007634F"/>
    <w:rsid w:val="000763CD"/>
    <w:rsid w:val="00080517"/>
    <w:rsid w:val="00080D0E"/>
    <w:rsid w:val="0008104B"/>
    <w:rsid w:val="00081CAC"/>
    <w:rsid w:val="0008286B"/>
    <w:rsid w:val="00082A17"/>
    <w:rsid w:val="000837BC"/>
    <w:rsid w:val="000842BE"/>
    <w:rsid w:val="00084365"/>
    <w:rsid w:val="000851CC"/>
    <w:rsid w:val="0008668F"/>
    <w:rsid w:val="0008678A"/>
    <w:rsid w:val="000877B1"/>
    <w:rsid w:val="00087F8D"/>
    <w:rsid w:val="000902E8"/>
    <w:rsid w:val="00090376"/>
    <w:rsid w:val="0009076A"/>
    <w:rsid w:val="00090A6E"/>
    <w:rsid w:val="00090D70"/>
    <w:rsid w:val="0009111D"/>
    <w:rsid w:val="000933FE"/>
    <w:rsid w:val="00093CFE"/>
    <w:rsid w:val="0009471D"/>
    <w:rsid w:val="0009486E"/>
    <w:rsid w:val="00094EF2"/>
    <w:rsid w:val="00095451"/>
    <w:rsid w:val="00095457"/>
    <w:rsid w:val="00096242"/>
    <w:rsid w:val="00096265"/>
    <w:rsid w:val="00096959"/>
    <w:rsid w:val="0009720A"/>
    <w:rsid w:val="000978BD"/>
    <w:rsid w:val="000979E5"/>
    <w:rsid w:val="000A0047"/>
    <w:rsid w:val="000A07F9"/>
    <w:rsid w:val="000A0BD7"/>
    <w:rsid w:val="000A0C29"/>
    <w:rsid w:val="000A0C48"/>
    <w:rsid w:val="000A131F"/>
    <w:rsid w:val="000A1EF6"/>
    <w:rsid w:val="000A2C81"/>
    <w:rsid w:val="000A2F7F"/>
    <w:rsid w:val="000A3049"/>
    <w:rsid w:val="000A331C"/>
    <w:rsid w:val="000A3F0F"/>
    <w:rsid w:val="000A4408"/>
    <w:rsid w:val="000A5715"/>
    <w:rsid w:val="000A5C9A"/>
    <w:rsid w:val="000A5D0F"/>
    <w:rsid w:val="000A5F90"/>
    <w:rsid w:val="000A6262"/>
    <w:rsid w:val="000A63FA"/>
    <w:rsid w:val="000A7436"/>
    <w:rsid w:val="000A7B35"/>
    <w:rsid w:val="000B0383"/>
    <w:rsid w:val="000B0B17"/>
    <w:rsid w:val="000B109F"/>
    <w:rsid w:val="000B14E6"/>
    <w:rsid w:val="000B19F0"/>
    <w:rsid w:val="000B1C45"/>
    <w:rsid w:val="000B23DD"/>
    <w:rsid w:val="000B27D0"/>
    <w:rsid w:val="000B2890"/>
    <w:rsid w:val="000B2E2F"/>
    <w:rsid w:val="000B2EAC"/>
    <w:rsid w:val="000B3CD0"/>
    <w:rsid w:val="000B4130"/>
    <w:rsid w:val="000B4716"/>
    <w:rsid w:val="000B4D06"/>
    <w:rsid w:val="000B6A7C"/>
    <w:rsid w:val="000B6BEB"/>
    <w:rsid w:val="000B77C1"/>
    <w:rsid w:val="000B77E1"/>
    <w:rsid w:val="000B7970"/>
    <w:rsid w:val="000B79BE"/>
    <w:rsid w:val="000C0043"/>
    <w:rsid w:val="000C026E"/>
    <w:rsid w:val="000C059C"/>
    <w:rsid w:val="000C1047"/>
    <w:rsid w:val="000C2137"/>
    <w:rsid w:val="000C2A92"/>
    <w:rsid w:val="000C2DFD"/>
    <w:rsid w:val="000C319A"/>
    <w:rsid w:val="000C31E8"/>
    <w:rsid w:val="000C3616"/>
    <w:rsid w:val="000C378E"/>
    <w:rsid w:val="000C3CAD"/>
    <w:rsid w:val="000C4891"/>
    <w:rsid w:val="000C4D64"/>
    <w:rsid w:val="000C5D61"/>
    <w:rsid w:val="000C678A"/>
    <w:rsid w:val="000C67EA"/>
    <w:rsid w:val="000C6EB0"/>
    <w:rsid w:val="000C72D0"/>
    <w:rsid w:val="000C7434"/>
    <w:rsid w:val="000D0CF0"/>
    <w:rsid w:val="000D118A"/>
    <w:rsid w:val="000D1A04"/>
    <w:rsid w:val="000D3A2B"/>
    <w:rsid w:val="000D3DD5"/>
    <w:rsid w:val="000D418D"/>
    <w:rsid w:val="000D41C4"/>
    <w:rsid w:val="000D41E2"/>
    <w:rsid w:val="000D4A3E"/>
    <w:rsid w:val="000D550F"/>
    <w:rsid w:val="000D5574"/>
    <w:rsid w:val="000D5E66"/>
    <w:rsid w:val="000D6566"/>
    <w:rsid w:val="000D6761"/>
    <w:rsid w:val="000D68C1"/>
    <w:rsid w:val="000D6FCC"/>
    <w:rsid w:val="000D7BD0"/>
    <w:rsid w:val="000E0499"/>
    <w:rsid w:val="000E08AB"/>
    <w:rsid w:val="000E10CA"/>
    <w:rsid w:val="000E11CE"/>
    <w:rsid w:val="000E14E0"/>
    <w:rsid w:val="000E1848"/>
    <w:rsid w:val="000E1DE6"/>
    <w:rsid w:val="000E231D"/>
    <w:rsid w:val="000E23FB"/>
    <w:rsid w:val="000E2700"/>
    <w:rsid w:val="000E353E"/>
    <w:rsid w:val="000E361D"/>
    <w:rsid w:val="000E3C41"/>
    <w:rsid w:val="000E3DCB"/>
    <w:rsid w:val="000E3E7D"/>
    <w:rsid w:val="000E3F4C"/>
    <w:rsid w:val="000E4336"/>
    <w:rsid w:val="000E47CC"/>
    <w:rsid w:val="000E4B0B"/>
    <w:rsid w:val="000E4C9F"/>
    <w:rsid w:val="000E4D0E"/>
    <w:rsid w:val="000E4DA0"/>
    <w:rsid w:val="000E51E6"/>
    <w:rsid w:val="000E5530"/>
    <w:rsid w:val="000E5828"/>
    <w:rsid w:val="000E6664"/>
    <w:rsid w:val="000E6801"/>
    <w:rsid w:val="000E68C8"/>
    <w:rsid w:val="000E6C79"/>
    <w:rsid w:val="000E74D8"/>
    <w:rsid w:val="000E76B3"/>
    <w:rsid w:val="000E78F0"/>
    <w:rsid w:val="000E7B59"/>
    <w:rsid w:val="000E7BFA"/>
    <w:rsid w:val="000F0545"/>
    <w:rsid w:val="000F05D1"/>
    <w:rsid w:val="000F0D1D"/>
    <w:rsid w:val="000F0EB0"/>
    <w:rsid w:val="000F1320"/>
    <w:rsid w:val="000F1773"/>
    <w:rsid w:val="000F1B6B"/>
    <w:rsid w:val="000F284A"/>
    <w:rsid w:val="000F2A17"/>
    <w:rsid w:val="000F2AB8"/>
    <w:rsid w:val="000F2D31"/>
    <w:rsid w:val="000F3005"/>
    <w:rsid w:val="000F4006"/>
    <w:rsid w:val="000F5784"/>
    <w:rsid w:val="000F622F"/>
    <w:rsid w:val="000F663A"/>
    <w:rsid w:val="000F6A57"/>
    <w:rsid w:val="000F7DF0"/>
    <w:rsid w:val="000F7F22"/>
    <w:rsid w:val="00100016"/>
    <w:rsid w:val="00100B22"/>
    <w:rsid w:val="001017AB"/>
    <w:rsid w:val="00101B7E"/>
    <w:rsid w:val="0010241B"/>
    <w:rsid w:val="00102E1E"/>
    <w:rsid w:val="00103D87"/>
    <w:rsid w:val="0010488E"/>
    <w:rsid w:val="0010560A"/>
    <w:rsid w:val="00105745"/>
    <w:rsid w:val="0010587A"/>
    <w:rsid w:val="00105F90"/>
    <w:rsid w:val="00106DDC"/>
    <w:rsid w:val="00106E1C"/>
    <w:rsid w:val="001071D2"/>
    <w:rsid w:val="0010761D"/>
    <w:rsid w:val="001077F9"/>
    <w:rsid w:val="00110029"/>
    <w:rsid w:val="00110709"/>
    <w:rsid w:val="00111DA8"/>
    <w:rsid w:val="00111F60"/>
    <w:rsid w:val="001121A2"/>
    <w:rsid w:val="001125AF"/>
    <w:rsid w:val="001127A0"/>
    <w:rsid w:val="00112E88"/>
    <w:rsid w:val="00113148"/>
    <w:rsid w:val="00113372"/>
    <w:rsid w:val="001135B7"/>
    <w:rsid w:val="00113725"/>
    <w:rsid w:val="00113780"/>
    <w:rsid w:val="00113DB2"/>
    <w:rsid w:val="00114185"/>
    <w:rsid w:val="00114B2E"/>
    <w:rsid w:val="00114C37"/>
    <w:rsid w:val="0011527E"/>
    <w:rsid w:val="00115A3D"/>
    <w:rsid w:val="001164BF"/>
    <w:rsid w:val="0011692F"/>
    <w:rsid w:val="0011696E"/>
    <w:rsid w:val="0011746E"/>
    <w:rsid w:val="001176BF"/>
    <w:rsid w:val="00117964"/>
    <w:rsid w:val="001203C3"/>
    <w:rsid w:val="00120C47"/>
    <w:rsid w:val="00121CBC"/>
    <w:rsid w:val="00121D73"/>
    <w:rsid w:val="0012213D"/>
    <w:rsid w:val="0012220B"/>
    <w:rsid w:val="00122448"/>
    <w:rsid w:val="001229A1"/>
    <w:rsid w:val="00122F34"/>
    <w:rsid w:val="00123739"/>
    <w:rsid w:val="00123C66"/>
    <w:rsid w:val="001240A8"/>
    <w:rsid w:val="00124A12"/>
    <w:rsid w:val="00124B7F"/>
    <w:rsid w:val="001255B6"/>
    <w:rsid w:val="00125AEA"/>
    <w:rsid w:val="0012635D"/>
    <w:rsid w:val="00126AE5"/>
    <w:rsid w:val="00126C32"/>
    <w:rsid w:val="00126D3E"/>
    <w:rsid w:val="00127798"/>
    <w:rsid w:val="00127C2D"/>
    <w:rsid w:val="0013005E"/>
    <w:rsid w:val="001301CB"/>
    <w:rsid w:val="00130AC6"/>
    <w:rsid w:val="00130B71"/>
    <w:rsid w:val="001313E4"/>
    <w:rsid w:val="00131805"/>
    <w:rsid w:val="00131955"/>
    <w:rsid w:val="00131C58"/>
    <w:rsid w:val="00132E7A"/>
    <w:rsid w:val="00133117"/>
    <w:rsid w:val="00133583"/>
    <w:rsid w:val="00133C3F"/>
    <w:rsid w:val="001343F3"/>
    <w:rsid w:val="001352D7"/>
    <w:rsid w:val="001352F6"/>
    <w:rsid w:val="00136ACF"/>
    <w:rsid w:val="00136C4B"/>
    <w:rsid w:val="001377A1"/>
    <w:rsid w:val="00137ADF"/>
    <w:rsid w:val="00137BFD"/>
    <w:rsid w:val="00140ADC"/>
    <w:rsid w:val="001412C7"/>
    <w:rsid w:val="001416AF"/>
    <w:rsid w:val="00141C8E"/>
    <w:rsid w:val="00141F05"/>
    <w:rsid w:val="00142296"/>
    <w:rsid w:val="00142DDF"/>
    <w:rsid w:val="0014318E"/>
    <w:rsid w:val="001438EA"/>
    <w:rsid w:val="00144103"/>
    <w:rsid w:val="00144993"/>
    <w:rsid w:val="00144C9E"/>
    <w:rsid w:val="0014673E"/>
    <w:rsid w:val="00146FE4"/>
    <w:rsid w:val="00147F5A"/>
    <w:rsid w:val="00150779"/>
    <w:rsid w:val="001516B6"/>
    <w:rsid w:val="00151BA8"/>
    <w:rsid w:val="00152B70"/>
    <w:rsid w:val="00152DF7"/>
    <w:rsid w:val="00152EA5"/>
    <w:rsid w:val="0015318D"/>
    <w:rsid w:val="0015459E"/>
    <w:rsid w:val="001545FF"/>
    <w:rsid w:val="00154A5C"/>
    <w:rsid w:val="00154E24"/>
    <w:rsid w:val="00154E35"/>
    <w:rsid w:val="00155409"/>
    <w:rsid w:val="001554E8"/>
    <w:rsid w:val="00155871"/>
    <w:rsid w:val="00156675"/>
    <w:rsid w:val="00156BA7"/>
    <w:rsid w:val="0015784D"/>
    <w:rsid w:val="00157C03"/>
    <w:rsid w:val="00157D49"/>
    <w:rsid w:val="00157EB6"/>
    <w:rsid w:val="00160059"/>
    <w:rsid w:val="00160655"/>
    <w:rsid w:val="0016090A"/>
    <w:rsid w:val="0016172E"/>
    <w:rsid w:val="00162C52"/>
    <w:rsid w:val="00162C90"/>
    <w:rsid w:val="00163880"/>
    <w:rsid w:val="00163B26"/>
    <w:rsid w:val="00163FED"/>
    <w:rsid w:val="00164AAD"/>
    <w:rsid w:val="0016555F"/>
    <w:rsid w:val="001665B4"/>
    <w:rsid w:val="001665C3"/>
    <w:rsid w:val="0016682B"/>
    <w:rsid w:val="00166D62"/>
    <w:rsid w:val="00166DFC"/>
    <w:rsid w:val="00166F93"/>
    <w:rsid w:val="00167B16"/>
    <w:rsid w:val="00167B8A"/>
    <w:rsid w:val="00167F1A"/>
    <w:rsid w:val="00170420"/>
    <w:rsid w:val="00170ACB"/>
    <w:rsid w:val="00170DF3"/>
    <w:rsid w:val="0017221F"/>
    <w:rsid w:val="00172466"/>
    <w:rsid w:val="001724C3"/>
    <w:rsid w:val="00172672"/>
    <w:rsid w:val="0017308C"/>
    <w:rsid w:val="001736F7"/>
    <w:rsid w:val="001769CB"/>
    <w:rsid w:val="00176B92"/>
    <w:rsid w:val="00176C14"/>
    <w:rsid w:val="00176E5E"/>
    <w:rsid w:val="001771AF"/>
    <w:rsid w:val="001777C2"/>
    <w:rsid w:val="00180A39"/>
    <w:rsid w:val="00180C7F"/>
    <w:rsid w:val="001814E9"/>
    <w:rsid w:val="00181505"/>
    <w:rsid w:val="001818DC"/>
    <w:rsid w:val="00181BC1"/>
    <w:rsid w:val="001823B6"/>
    <w:rsid w:val="001828B2"/>
    <w:rsid w:val="00182B22"/>
    <w:rsid w:val="001838EA"/>
    <w:rsid w:val="00183E46"/>
    <w:rsid w:val="00183F3A"/>
    <w:rsid w:val="00184265"/>
    <w:rsid w:val="00184770"/>
    <w:rsid w:val="001854AE"/>
    <w:rsid w:val="00185B50"/>
    <w:rsid w:val="00185BCB"/>
    <w:rsid w:val="00185E7C"/>
    <w:rsid w:val="00186BD3"/>
    <w:rsid w:val="00186D26"/>
    <w:rsid w:val="00186F69"/>
    <w:rsid w:val="0018760E"/>
    <w:rsid w:val="00191409"/>
    <w:rsid w:val="00192115"/>
    <w:rsid w:val="00192278"/>
    <w:rsid w:val="00192CE9"/>
    <w:rsid w:val="0019396D"/>
    <w:rsid w:val="00193BBB"/>
    <w:rsid w:val="0019448B"/>
    <w:rsid w:val="00195EF3"/>
    <w:rsid w:val="00196609"/>
    <w:rsid w:val="00196855"/>
    <w:rsid w:val="00197694"/>
    <w:rsid w:val="00197E21"/>
    <w:rsid w:val="001A0FDE"/>
    <w:rsid w:val="001A1EEC"/>
    <w:rsid w:val="001A211E"/>
    <w:rsid w:val="001A23C6"/>
    <w:rsid w:val="001A38AF"/>
    <w:rsid w:val="001A49A4"/>
    <w:rsid w:val="001A5126"/>
    <w:rsid w:val="001A676E"/>
    <w:rsid w:val="001A6B28"/>
    <w:rsid w:val="001A6B83"/>
    <w:rsid w:val="001A7B7D"/>
    <w:rsid w:val="001B02D7"/>
    <w:rsid w:val="001B05BA"/>
    <w:rsid w:val="001B0D67"/>
    <w:rsid w:val="001B117E"/>
    <w:rsid w:val="001B12F1"/>
    <w:rsid w:val="001B14B2"/>
    <w:rsid w:val="001B1A61"/>
    <w:rsid w:val="001B1D64"/>
    <w:rsid w:val="001B260E"/>
    <w:rsid w:val="001B39FF"/>
    <w:rsid w:val="001B45BF"/>
    <w:rsid w:val="001B4894"/>
    <w:rsid w:val="001B4A34"/>
    <w:rsid w:val="001B4F72"/>
    <w:rsid w:val="001B5153"/>
    <w:rsid w:val="001B5506"/>
    <w:rsid w:val="001B6071"/>
    <w:rsid w:val="001B73A6"/>
    <w:rsid w:val="001B76A7"/>
    <w:rsid w:val="001B7FB9"/>
    <w:rsid w:val="001C0347"/>
    <w:rsid w:val="001C04F0"/>
    <w:rsid w:val="001C09AD"/>
    <w:rsid w:val="001C0C09"/>
    <w:rsid w:val="001C1010"/>
    <w:rsid w:val="001C1869"/>
    <w:rsid w:val="001C22ED"/>
    <w:rsid w:val="001C23B2"/>
    <w:rsid w:val="001C278A"/>
    <w:rsid w:val="001C278B"/>
    <w:rsid w:val="001C2860"/>
    <w:rsid w:val="001C3587"/>
    <w:rsid w:val="001C394F"/>
    <w:rsid w:val="001C45FA"/>
    <w:rsid w:val="001C4620"/>
    <w:rsid w:val="001C4BDE"/>
    <w:rsid w:val="001C5048"/>
    <w:rsid w:val="001C5523"/>
    <w:rsid w:val="001C6E90"/>
    <w:rsid w:val="001C6FC8"/>
    <w:rsid w:val="001C71B1"/>
    <w:rsid w:val="001C74B3"/>
    <w:rsid w:val="001C7931"/>
    <w:rsid w:val="001D047E"/>
    <w:rsid w:val="001D0B6D"/>
    <w:rsid w:val="001D0BD2"/>
    <w:rsid w:val="001D0C1E"/>
    <w:rsid w:val="001D0C99"/>
    <w:rsid w:val="001D0D1B"/>
    <w:rsid w:val="001D1D00"/>
    <w:rsid w:val="001D2F62"/>
    <w:rsid w:val="001D2FDC"/>
    <w:rsid w:val="001D3207"/>
    <w:rsid w:val="001D33BA"/>
    <w:rsid w:val="001D376F"/>
    <w:rsid w:val="001D3AD0"/>
    <w:rsid w:val="001D3B3F"/>
    <w:rsid w:val="001D3C2F"/>
    <w:rsid w:val="001D4223"/>
    <w:rsid w:val="001D472F"/>
    <w:rsid w:val="001D48ED"/>
    <w:rsid w:val="001D5126"/>
    <w:rsid w:val="001D5901"/>
    <w:rsid w:val="001D5A93"/>
    <w:rsid w:val="001D5BA4"/>
    <w:rsid w:val="001D638B"/>
    <w:rsid w:val="001D728F"/>
    <w:rsid w:val="001D753E"/>
    <w:rsid w:val="001D754A"/>
    <w:rsid w:val="001E00E4"/>
    <w:rsid w:val="001E0A17"/>
    <w:rsid w:val="001E1C80"/>
    <w:rsid w:val="001E20C1"/>
    <w:rsid w:val="001E22DA"/>
    <w:rsid w:val="001E3CD2"/>
    <w:rsid w:val="001E3CD3"/>
    <w:rsid w:val="001E3F0A"/>
    <w:rsid w:val="001E4039"/>
    <w:rsid w:val="001E50AD"/>
    <w:rsid w:val="001E550C"/>
    <w:rsid w:val="001E5893"/>
    <w:rsid w:val="001E58F5"/>
    <w:rsid w:val="001E5B8E"/>
    <w:rsid w:val="001E5EA3"/>
    <w:rsid w:val="001E60EC"/>
    <w:rsid w:val="001E6324"/>
    <w:rsid w:val="001E64F1"/>
    <w:rsid w:val="001E69C9"/>
    <w:rsid w:val="001F0545"/>
    <w:rsid w:val="001F22B5"/>
    <w:rsid w:val="001F237C"/>
    <w:rsid w:val="001F291B"/>
    <w:rsid w:val="001F2F14"/>
    <w:rsid w:val="001F355E"/>
    <w:rsid w:val="001F3B97"/>
    <w:rsid w:val="001F4278"/>
    <w:rsid w:val="001F44F9"/>
    <w:rsid w:val="001F488F"/>
    <w:rsid w:val="001F4A07"/>
    <w:rsid w:val="001F5238"/>
    <w:rsid w:val="001F543B"/>
    <w:rsid w:val="001F5F23"/>
    <w:rsid w:val="001F6F21"/>
    <w:rsid w:val="001F757D"/>
    <w:rsid w:val="001F798B"/>
    <w:rsid w:val="001F7F40"/>
    <w:rsid w:val="00202631"/>
    <w:rsid w:val="00202FCF"/>
    <w:rsid w:val="002033BC"/>
    <w:rsid w:val="0020355D"/>
    <w:rsid w:val="0020389A"/>
    <w:rsid w:val="0020397D"/>
    <w:rsid w:val="00203D8E"/>
    <w:rsid w:val="0020594F"/>
    <w:rsid w:val="0020617A"/>
    <w:rsid w:val="0020660D"/>
    <w:rsid w:val="00206615"/>
    <w:rsid w:val="00206A32"/>
    <w:rsid w:val="00207CB7"/>
    <w:rsid w:val="00210A0D"/>
    <w:rsid w:val="00210C9C"/>
    <w:rsid w:val="00210FE6"/>
    <w:rsid w:val="0021188D"/>
    <w:rsid w:val="00212A49"/>
    <w:rsid w:val="00213717"/>
    <w:rsid w:val="00213E37"/>
    <w:rsid w:val="00215E97"/>
    <w:rsid w:val="00216474"/>
    <w:rsid w:val="0021680D"/>
    <w:rsid w:val="0021711E"/>
    <w:rsid w:val="00217D6B"/>
    <w:rsid w:val="002200A6"/>
    <w:rsid w:val="00221701"/>
    <w:rsid w:val="00222CA4"/>
    <w:rsid w:val="00224362"/>
    <w:rsid w:val="0022444B"/>
    <w:rsid w:val="00224D04"/>
    <w:rsid w:val="00225373"/>
    <w:rsid w:val="00225668"/>
    <w:rsid w:val="0022585F"/>
    <w:rsid w:val="002258E3"/>
    <w:rsid w:val="002258E9"/>
    <w:rsid w:val="00225DCE"/>
    <w:rsid w:val="00226502"/>
    <w:rsid w:val="00226CE6"/>
    <w:rsid w:val="00226DB5"/>
    <w:rsid w:val="0022787B"/>
    <w:rsid w:val="00227E52"/>
    <w:rsid w:val="00230BFA"/>
    <w:rsid w:val="002311EF"/>
    <w:rsid w:val="0023179D"/>
    <w:rsid w:val="00231C7D"/>
    <w:rsid w:val="00232148"/>
    <w:rsid w:val="00232943"/>
    <w:rsid w:val="0023347A"/>
    <w:rsid w:val="002339A0"/>
    <w:rsid w:val="00233EF5"/>
    <w:rsid w:val="0023480D"/>
    <w:rsid w:val="002359BC"/>
    <w:rsid w:val="0023610F"/>
    <w:rsid w:val="002366C4"/>
    <w:rsid w:val="00236F21"/>
    <w:rsid w:val="00237475"/>
    <w:rsid w:val="00237F9D"/>
    <w:rsid w:val="00240CEA"/>
    <w:rsid w:val="00241AC7"/>
    <w:rsid w:val="00243246"/>
    <w:rsid w:val="00245068"/>
    <w:rsid w:val="002453E8"/>
    <w:rsid w:val="0024567D"/>
    <w:rsid w:val="00245B45"/>
    <w:rsid w:val="00245F0D"/>
    <w:rsid w:val="00245F24"/>
    <w:rsid w:val="002470CB"/>
    <w:rsid w:val="00247B3B"/>
    <w:rsid w:val="00250E42"/>
    <w:rsid w:val="002517E7"/>
    <w:rsid w:val="002519D4"/>
    <w:rsid w:val="00251E16"/>
    <w:rsid w:val="00251F51"/>
    <w:rsid w:val="00252166"/>
    <w:rsid w:val="0025250D"/>
    <w:rsid w:val="00252839"/>
    <w:rsid w:val="00253268"/>
    <w:rsid w:val="00253315"/>
    <w:rsid w:val="00253BA9"/>
    <w:rsid w:val="00254010"/>
    <w:rsid w:val="00254204"/>
    <w:rsid w:val="0025491C"/>
    <w:rsid w:val="00254A2F"/>
    <w:rsid w:val="00254E58"/>
    <w:rsid w:val="00255286"/>
    <w:rsid w:val="0025579B"/>
    <w:rsid w:val="00255D4F"/>
    <w:rsid w:val="00255D7D"/>
    <w:rsid w:val="00256D5D"/>
    <w:rsid w:val="00257283"/>
    <w:rsid w:val="002572BE"/>
    <w:rsid w:val="00257583"/>
    <w:rsid w:val="00257CB6"/>
    <w:rsid w:val="00260012"/>
    <w:rsid w:val="0026029A"/>
    <w:rsid w:val="0026090D"/>
    <w:rsid w:val="00260CCF"/>
    <w:rsid w:val="002613BF"/>
    <w:rsid w:val="0026143A"/>
    <w:rsid w:val="00261446"/>
    <w:rsid w:val="002615D8"/>
    <w:rsid w:val="00261A28"/>
    <w:rsid w:val="00261B93"/>
    <w:rsid w:val="00261D22"/>
    <w:rsid w:val="00262585"/>
    <w:rsid w:val="00262ABC"/>
    <w:rsid w:val="002641D7"/>
    <w:rsid w:val="002646D9"/>
    <w:rsid w:val="0026475E"/>
    <w:rsid w:val="00264880"/>
    <w:rsid w:val="0026508B"/>
    <w:rsid w:val="002658BD"/>
    <w:rsid w:val="00266132"/>
    <w:rsid w:val="002662A6"/>
    <w:rsid w:val="00266866"/>
    <w:rsid w:val="00270692"/>
    <w:rsid w:val="002710B9"/>
    <w:rsid w:val="002715D6"/>
    <w:rsid w:val="00271F47"/>
    <w:rsid w:val="00272A86"/>
    <w:rsid w:val="00272B89"/>
    <w:rsid w:val="0027310E"/>
    <w:rsid w:val="002731C5"/>
    <w:rsid w:val="00273718"/>
    <w:rsid w:val="00273937"/>
    <w:rsid w:val="0027420D"/>
    <w:rsid w:val="00274493"/>
    <w:rsid w:val="00274774"/>
    <w:rsid w:val="0027545A"/>
    <w:rsid w:val="002756C2"/>
    <w:rsid w:val="00277050"/>
    <w:rsid w:val="00277783"/>
    <w:rsid w:val="00277B20"/>
    <w:rsid w:val="00277C81"/>
    <w:rsid w:val="00277E28"/>
    <w:rsid w:val="00277E5E"/>
    <w:rsid w:val="0028051B"/>
    <w:rsid w:val="002806E1"/>
    <w:rsid w:val="002810AB"/>
    <w:rsid w:val="002812C7"/>
    <w:rsid w:val="00281703"/>
    <w:rsid w:val="00281B25"/>
    <w:rsid w:val="002824D7"/>
    <w:rsid w:val="0028275A"/>
    <w:rsid w:val="00282A99"/>
    <w:rsid w:val="002836BA"/>
    <w:rsid w:val="0028372B"/>
    <w:rsid w:val="00283AEC"/>
    <w:rsid w:val="00283B98"/>
    <w:rsid w:val="002849BD"/>
    <w:rsid w:val="00285C00"/>
    <w:rsid w:val="00285C51"/>
    <w:rsid w:val="00286FB4"/>
    <w:rsid w:val="00287C4D"/>
    <w:rsid w:val="00290E38"/>
    <w:rsid w:val="002918DF"/>
    <w:rsid w:val="00291AD8"/>
    <w:rsid w:val="00291EFE"/>
    <w:rsid w:val="0029206B"/>
    <w:rsid w:val="00292393"/>
    <w:rsid w:val="0029268E"/>
    <w:rsid w:val="002928F2"/>
    <w:rsid w:val="0029297C"/>
    <w:rsid w:val="00292CAF"/>
    <w:rsid w:val="00292CC5"/>
    <w:rsid w:val="00293026"/>
    <w:rsid w:val="00293319"/>
    <w:rsid w:val="00293CF3"/>
    <w:rsid w:val="00293D4D"/>
    <w:rsid w:val="0029424B"/>
    <w:rsid w:val="00294985"/>
    <w:rsid w:val="00295D08"/>
    <w:rsid w:val="00295DC1"/>
    <w:rsid w:val="00296440"/>
    <w:rsid w:val="00296809"/>
    <w:rsid w:val="00297576"/>
    <w:rsid w:val="002975C4"/>
    <w:rsid w:val="002976BC"/>
    <w:rsid w:val="00297975"/>
    <w:rsid w:val="00297BDB"/>
    <w:rsid w:val="002A08AA"/>
    <w:rsid w:val="002A0974"/>
    <w:rsid w:val="002A0A83"/>
    <w:rsid w:val="002A168C"/>
    <w:rsid w:val="002A1CB0"/>
    <w:rsid w:val="002A1D77"/>
    <w:rsid w:val="002A2026"/>
    <w:rsid w:val="002A2B33"/>
    <w:rsid w:val="002A2B74"/>
    <w:rsid w:val="002A2F6F"/>
    <w:rsid w:val="002A31CF"/>
    <w:rsid w:val="002A3577"/>
    <w:rsid w:val="002A3960"/>
    <w:rsid w:val="002A443A"/>
    <w:rsid w:val="002A5871"/>
    <w:rsid w:val="002A6922"/>
    <w:rsid w:val="002A73A0"/>
    <w:rsid w:val="002A7678"/>
    <w:rsid w:val="002A7931"/>
    <w:rsid w:val="002B0F1F"/>
    <w:rsid w:val="002B1D5E"/>
    <w:rsid w:val="002B2364"/>
    <w:rsid w:val="002B2A97"/>
    <w:rsid w:val="002B2ADE"/>
    <w:rsid w:val="002B337C"/>
    <w:rsid w:val="002B365E"/>
    <w:rsid w:val="002B3A79"/>
    <w:rsid w:val="002B425E"/>
    <w:rsid w:val="002B6BB4"/>
    <w:rsid w:val="002B6E87"/>
    <w:rsid w:val="002B7421"/>
    <w:rsid w:val="002B74E0"/>
    <w:rsid w:val="002B7E53"/>
    <w:rsid w:val="002C00B0"/>
    <w:rsid w:val="002C0DAC"/>
    <w:rsid w:val="002C153F"/>
    <w:rsid w:val="002C1830"/>
    <w:rsid w:val="002C1EE9"/>
    <w:rsid w:val="002C21BF"/>
    <w:rsid w:val="002C22D9"/>
    <w:rsid w:val="002C26ED"/>
    <w:rsid w:val="002C2BB3"/>
    <w:rsid w:val="002C2C79"/>
    <w:rsid w:val="002C316E"/>
    <w:rsid w:val="002C3490"/>
    <w:rsid w:val="002C3499"/>
    <w:rsid w:val="002C3D44"/>
    <w:rsid w:val="002C4862"/>
    <w:rsid w:val="002C5B82"/>
    <w:rsid w:val="002C5D6B"/>
    <w:rsid w:val="002C625B"/>
    <w:rsid w:val="002C63A3"/>
    <w:rsid w:val="002C682B"/>
    <w:rsid w:val="002C6BC1"/>
    <w:rsid w:val="002C7E14"/>
    <w:rsid w:val="002D2B27"/>
    <w:rsid w:val="002D2E71"/>
    <w:rsid w:val="002D2F60"/>
    <w:rsid w:val="002D57AF"/>
    <w:rsid w:val="002D6D43"/>
    <w:rsid w:val="002D771D"/>
    <w:rsid w:val="002D78F3"/>
    <w:rsid w:val="002E0648"/>
    <w:rsid w:val="002E06BB"/>
    <w:rsid w:val="002E0E04"/>
    <w:rsid w:val="002E0EC3"/>
    <w:rsid w:val="002E0F77"/>
    <w:rsid w:val="002E1AFE"/>
    <w:rsid w:val="002E1BF4"/>
    <w:rsid w:val="002E1D86"/>
    <w:rsid w:val="002E215E"/>
    <w:rsid w:val="002E226C"/>
    <w:rsid w:val="002E4DEA"/>
    <w:rsid w:val="002E4F4C"/>
    <w:rsid w:val="002E6727"/>
    <w:rsid w:val="002E6F26"/>
    <w:rsid w:val="002E7FD9"/>
    <w:rsid w:val="002F01F2"/>
    <w:rsid w:val="002F0DE8"/>
    <w:rsid w:val="002F11DA"/>
    <w:rsid w:val="002F1201"/>
    <w:rsid w:val="002F1539"/>
    <w:rsid w:val="002F1691"/>
    <w:rsid w:val="002F19EC"/>
    <w:rsid w:val="002F1BC6"/>
    <w:rsid w:val="002F21D9"/>
    <w:rsid w:val="002F2630"/>
    <w:rsid w:val="002F2C7D"/>
    <w:rsid w:val="002F2EA1"/>
    <w:rsid w:val="002F3469"/>
    <w:rsid w:val="002F3677"/>
    <w:rsid w:val="002F36E7"/>
    <w:rsid w:val="002F3FC6"/>
    <w:rsid w:val="002F4BC9"/>
    <w:rsid w:val="002F5C3E"/>
    <w:rsid w:val="002F690B"/>
    <w:rsid w:val="002F6A96"/>
    <w:rsid w:val="002F6D3F"/>
    <w:rsid w:val="002F72B3"/>
    <w:rsid w:val="002F72C3"/>
    <w:rsid w:val="002F74D5"/>
    <w:rsid w:val="002F7B2A"/>
    <w:rsid w:val="002F7FE4"/>
    <w:rsid w:val="00300818"/>
    <w:rsid w:val="00300D4D"/>
    <w:rsid w:val="00300E43"/>
    <w:rsid w:val="00301786"/>
    <w:rsid w:val="003025F6"/>
    <w:rsid w:val="00303EDA"/>
    <w:rsid w:val="00304088"/>
    <w:rsid w:val="0030448A"/>
    <w:rsid w:val="00304926"/>
    <w:rsid w:val="00304E66"/>
    <w:rsid w:val="003050E5"/>
    <w:rsid w:val="003056BF"/>
    <w:rsid w:val="00305EE9"/>
    <w:rsid w:val="00306B7D"/>
    <w:rsid w:val="00306DA3"/>
    <w:rsid w:val="00306DEF"/>
    <w:rsid w:val="003075F3"/>
    <w:rsid w:val="0030760C"/>
    <w:rsid w:val="0030787F"/>
    <w:rsid w:val="00307C9C"/>
    <w:rsid w:val="00307DFC"/>
    <w:rsid w:val="00310465"/>
    <w:rsid w:val="00310628"/>
    <w:rsid w:val="003106AB"/>
    <w:rsid w:val="00310945"/>
    <w:rsid w:val="00310EDF"/>
    <w:rsid w:val="003115A8"/>
    <w:rsid w:val="00311DB9"/>
    <w:rsid w:val="00311EC0"/>
    <w:rsid w:val="00312146"/>
    <w:rsid w:val="00312459"/>
    <w:rsid w:val="0031339F"/>
    <w:rsid w:val="00313E16"/>
    <w:rsid w:val="00314D16"/>
    <w:rsid w:val="00314F61"/>
    <w:rsid w:val="003152B2"/>
    <w:rsid w:val="00315640"/>
    <w:rsid w:val="00315644"/>
    <w:rsid w:val="00315B46"/>
    <w:rsid w:val="00315CED"/>
    <w:rsid w:val="00316002"/>
    <w:rsid w:val="003171E8"/>
    <w:rsid w:val="00317729"/>
    <w:rsid w:val="003179EA"/>
    <w:rsid w:val="00317D56"/>
    <w:rsid w:val="00317FB0"/>
    <w:rsid w:val="003200FF"/>
    <w:rsid w:val="00320EC3"/>
    <w:rsid w:val="0032107D"/>
    <w:rsid w:val="00321835"/>
    <w:rsid w:val="00322303"/>
    <w:rsid w:val="00322507"/>
    <w:rsid w:val="0032288F"/>
    <w:rsid w:val="00323115"/>
    <w:rsid w:val="00323CE5"/>
    <w:rsid w:val="00323DA5"/>
    <w:rsid w:val="00323E60"/>
    <w:rsid w:val="003240D0"/>
    <w:rsid w:val="00324256"/>
    <w:rsid w:val="00324835"/>
    <w:rsid w:val="003249A1"/>
    <w:rsid w:val="003258D0"/>
    <w:rsid w:val="00325DFC"/>
    <w:rsid w:val="00325E72"/>
    <w:rsid w:val="00326401"/>
    <w:rsid w:val="00326CFA"/>
    <w:rsid w:val="00327038"/>
    <w:rsid w:val="00327897"/>
    <w:rsid w:val="00327E40"/>
    <w:rsid w:val="00327F20"/>
    <w:rsid w:val="003301A4"/>
    <w:rsid w:val="0033036E"/>
    <w:rsid w:val="00330615"/>
    <w:rsid w:val="003311B2"/>
    <w:rsid w:val="003320B4"/>
    <w:rsid w:val="003321BB"/>
    <w:rsid w:val="00332ECE"/>
    <w:rsid w:val="0033324E"/>
    <w:rsid w:val="003336DC"/>
    <w:rsid w:val="003345DB"/>
    <w:rsid w:val="00334F1E"/>
    <w:rsid w:val="003354BE"/>
    <w:rsid w:val="00335768"/>
    <w:rsid w:val="00335C2F"/>
    <w:rsid w:val="0033691A"/>
    <w:rsid w:val="003371F8"/>
    <w:rsid w:val="003373E3"/>
    <w:rsid w:val="003402B1"/>
    <w:rsid w:val="00340DD0"/>
    <w:rsid w:val="00340FF0"/>
    <w:rsid w:val="00341812"/>
    <w:rsid w:val="00341D70"/>
    <w:rsid w:val="00341FE8"/>
    <w:rsid w:val="003420C7"/>
    <w:rsid w:val="003421D5"/>
    <w:rsid w:val="00342D02"/>
    <w:rsid w:val="00343AAE"/>
    <w:rsid w:val="00343DB6"/>
    <w:rsid w:val="00343ED7"/>
    <w:rsid w:val="00344176"/>
    <w:rsid w:val="00344201"/>
    <w:rsid w:val="003442BC"/>
    <w:rsid w:val="00344759"/>
    <w:rsid w:val="003459DF"/>
    <w:rsid w:val="00345E3A"/>
    <w:rsid w:val="00346D70"/>
    <w:rsid w:val="003474AB"/>
    <w:rsid w:val="0035034C"/>
    <w:rsid w:val="0035092B"/>
    <w:rsid w:val="00350B6A"/>
    <w:rsid w:val="00352AB6"/>
    <w:rsid w:val="0035361D"/>
    <w:rsid w:val="00353A92"/>
    <w:rsid w:val="00353BFD"/>
    <w:rsid w:val="00354649"/>
    <w:rsid w:val="00354759"/>
    <w:rsid w:val="003549A2"/>
    <w:rsid w:val="00354ED3"/>
    <w:rsid w:val="00355918"/>
    <w:rsid w:val="00355AD8"/>
    <w:rsid w:val="00355C02"/>
    <w:rsid w:val="0035644E"/>
    <w:rsid w:val="00356B55"/>
    <w:rsid w:val="00357174"/>
    <w:rsid w:val="00357812"/>
    <w:rsid w:val="003600F4"/>
    <w:rsid w:val="00360748"/>
    <w:rsid w:val="003609CA"/>
    <w:rsid w:val="00361236"/>
    <w:rsid w:val="00361C58"/>
    <w:rsid w:val="00362730"/>
    <w:rsid w:val="0036377D"/>
    <w:rsid w:val="003652C8"/>
    <w:rsid w:val="00365DBA"/>
    <w:rsid w:val="00365F17"/>
    <w:rsid w:val="003663FE"/>
    <w:rsid w:val="0036647D"/>
    <w:rsid w:val="003664F8"/>
    <w:rsid w:val="00366AEB"/>
    <w:rsid w:val="00366C09"/>
    <w:rsid w:val="00367734"/>
    <w:rsid w:val="0036787C"/>
    <w:rsid w:val="00367C26"/>
    <w:rsid w:val="00370379"/>
    <w:rsid w:val="00370E62"/>
    <w:rsid w:val="00371AA8"/>
    <w:rsid w:val="00371C71"/>
    <w:rsid w:val="00371E85"/>
    <w:rsid w:val="003721C0"/>
    <w:rsid w:val="00372734"/>
    <w:rsid w:val="00372DEF"/>
    <w:rsid w:val="003731C7"/>
    <w:rsid w:val="00373319"/>
    <w:rsid w:val="00373B19"/>
    <w:rsid w:val="00374445"/>
    <w:rsid w:val="0037508A"/>
    <w:rsid w:val="003758F0"/>
    <w:rsid w:val="00375D41"/>
    <w:rsid w:val="003762EF"/>
    <w:rsid w:val="00376BA1"/>
    <w:rsid w:val="00377708"/>
    <w:rsid w:val="00377B89"/>
    <w:rsid w:val="003802C9"/>
    <w:rsid w:val="003803C1"/>
    <w:rsid w:val="00380A68"/>
    <w:rsid w:val="00380BD9"/>
    <w:rsid w:val="0038139C"/>
    <w:rsid w:val="0038143A"/>
    <w:rsid w:val="00381633"/>
    <w:rsid w:val="00381AB8"/>
    <w:rsid w:val="00382087"/>
    <w:rsid w:val="00382579"/>
    <w:rsid w:val="003828B8"/>
    <w:rsid w:val="003834B2"/>
    <w:rsid w:val="00383DFC"/>
    <w:rsid w:val="0038461F"/>
    <w:rsid w:val="00385404"/>
    <w:rsid w:val="00385A33"/>
    <w:rsid w:val="00386412"/>
    <w:rsid w:val="003876FE"/>
    <w:rsid w:val="003903B9"/>
    <w:rsid w:val="00391139"/>
    <w:rsid w:val="00392CCA"/>
    <w:rsid w:val="00392F91"/>
    <w:rsid w:val="0039331A"/>
    <w:rsid w:val="003934D2"/>
    <w:rsid w:val="003937E4"/>
    <w:rsid w:val="003942B7"/>
    <w:rsid w:val="00394484"/>
    <w:rsid w:val="003945A9"/>
    <w:rsid w:val="00394661"/>
    <w:rsid w:val="003949AF"/>
    <w:rsid w:val="003953EB"/>
    <w:rsid w:val="00395858"/>
    <w:rsid w:val="0039586F"/>
    <w:rsid w:val="003958F8"/>
    <w:rsid w:val="00396A31"/>
    <w:rsid w:val="00396C09"/>
    <w:rsid w:val="00396D0C"/>
    <w:rsid w:val="00396E35"/>
    <w:rsid w:val="00396FD3"/>
    <w:rsid w:val="003970FA"/>
    <w:rsid w:val="00397EF7"/>
    <w:rsid w:val="003A0C1E"/>
    <w:rsid w:val="003A1AB3"/>
    <w:rsid w:val="003A1DBB"/>
    <w:rsid w:val="003A1F2B"/>
    <w:rsid w:val="003A3600"/>
    <w:rsid w:val="003A3674"/>
    <w:rsid w:val="003A3A90"/>
    <w:rsid w:val="003A45BA"/>
    <w:rsid w:val="003A469E"/>
    <w:rsid w:val="003A476E"/>
    <w:rsid w:val="003A4D49"/>
    <w:rsid w:val="003A4DF7"/>
    <w:rsid w:val="003A57F5"/>
    <w:rsid w:val="003A656F"/>
    <w:rsid w:val="003A69B0"/>
    <w:rsid w:val="003A69F0"/>
    <w:rsid w:val="003A6F23"/>
    <w:rsid w:val="003A73E4"/>
    <w:rsid w:val="003A7AAF"/>
    <w:rsid w:val="003A7BD0"/>
    <w:rsid w:val="003A7F2E"/>
    <w:rsid w:val="003B0E8E"/>
    <w:rsid w:val="003B1BD9"/>
    <w:rsid w:val="003B1CB4"/>
    <w:rsid w:val="003B1F4A"/>
    <w:rsid w:val="003B282B"/>
    <w:rsid w:val="003B28E1"/>
    <w:rsid w:val="003B2B1C"/>
    <w:rsid w:val="003B30CD"/>
    <w:rsid w:val="003B3340"/>
    <w:rsid w:val="003B37AB"/>
    <w:rsid w:val="003B4398"/>
    <w:rsid w:val="003B4689"/>
    <w:rsid w:val="003B46DD"/>
    <w:rsid w:val="003B48F7"/>
    <w:rsid w:val="003B5143"/>
    <w:rsid w:val="003B5368"/>
    <w:rsid w:val="003B675D"/>
    <w:rsid w:val="003B677C"/>
    <w:rsid w:val="003B6B8F"/>
    <w:rsid w:val="003B7CE2"/>
    <w:rsid w:val="003C03EE"/>
    <w:rsid w:val="003C04CD"/>
    <w:rsid w:val="003C0996"/>
    <w:rsid w:val="003C0B71"/>
    <w:rsid w:val="003C18C8"/>
    <w:rsid w:val="003C1E85"/>
    <w:rsid w:val="003C1F51"/>
    <w:rsid w:val="003C2667"/>
    <w:rsid w:val="003C2ECE"/>
    <w:rsid w:val="003C336C"/>
    <w:rsid w:val="003C345F"/>
    <w:rsid w:val="003C3CFD"/>
    <w:rsid w:val="003C401A"/>
    <w:rsid w:val="003C45E5"/>
    <w:rsid w:val="003C499B"/>
    <w:rsid w:val="003C4C41"/>
    <w:rsid w:val="003C56DC"/>
    <w:rsid w:val="003C5E49"/>
    <w:rsid w:val="003C65C8"/>
    <w:rsid w:val="003D0189"/>
    <w:rsid w:val="003D03B7"/>
    <w:rsid w:val="003D03E4"/>
    <w:rsid w:val="003D2262"/>
    <w:rsid w:val="003D2728"/>
    <w:rsid w:val="003D3AE1"/>
    <w:rsid w:val="003D401B"/>
    <w:rsid w:val="003D4359"/>
    <w:rsid w:val="003D4443"/>
    <w:rsid w:val="003D7325"/>
    <w:rsid w:val="003E0E7B"/>
    <w:rsid w:val="003E11CB"/>
    <w:rsid w:val="003E1310"/>
    <w:rsid w:val="003E20F4"/>
    <w:rsid w:val="003E2679"/>
    <w:rsid w:val="003E27B0"/>
    <w:rsid w:val="003E3FAD"/>
    <w:rsid w:val="003E45EE"/>
    <w:rsid w:val="003E4F8B"/>
    <w:rsid w:val="003E51EB"/>
    <w:rsid w:val="003E5461"/>
    <w:rsid w:val="003E5957"/>
    <w:rsid w:val="003E6586"/>
    <w:rsid w:val="003E70C8"/>
    <w:rsid w:val="003E722E"/>
    <w:rsid w:val="003E7342"/>
    <w:rsid w:val="003E7C0E"/>
    <w:rsid w:val="003F0FC3"/>
    <w:rsid w:val="003F1947"/>
    <w:rsid w:val="003F1BA7"/>
    <w:rsid w:val="003F3346"/>
    <w:rsid w:val="003F4BF0"/>
    <w:rsid w:val="003F53C4"/>
    <w:rsid w:val="003F58B6"/>
    <w:rsid w:val="003F59B4"/>
    <w:rsid w:val="003F5B27"/>
    <w:rsid w:val="003F6546"/>
    <w:rsid w:val="003F680E"/>
    <w:rsid w:val="003F71A3"/>
    <w:rsid w:val="003F793B"/>
    <w:rsid w:val="00400920"/>
    <w:rsid w:val="00400D32"/>
    <w:rsid w:val="00400E36"/>
    <w:rsid w:val="00400EE5"/>
    <w:rsid w:val="004013C9"/>
    <w:rsid w:val="004013ED"/>
    <w:rsid w:val="00401FB9"/>
    <w:rsid w:val="004020C6"/>
    <w:rsid w:val="004026A5"/>
    <w:rsid w:val="00402C89"/>
    <w:rsid w:val="00402F93"/>
    <w:rsid w:val="004033DB"/>
    <w:rsid w:val="004054AF"/>
    <w:rsid w:val="00406C5C"/>
    <w:rsid w:val="00407B52"/>
    <w:rsid w:val="00410856"/>
    <w:rsid w:val="00410C6C"/>
    <w:rsid w:val="004111D5"/>
    <w:rsid w:val="00411280"/>
    <w:rsid w:val="0041134A"/>
    <w:rsid w:val="00411489"/>
    <w:rsid w:val="00411658"/>
    <w:rsid w:val="00411699"/>
    <w:rsid w:val="00412244"/>
    <w:rsid w:val="0041271C"/>
    <w:rsid w:val="00413374"/>
    <w:rsid w:val="00413506"/>
    <w:rsid w:val="004140A9"/>
    <w:rsid w:val="004151EA"/>
    <w:rsid w:val="004153A3"/>
    <w:rsid w:val="00415BB0"/>
    <w:rsid w:val="00415F82"/>
    <w:rsid w:val="00416AB7"/>
    <w:rsid w:val="00416B10"/>
    <w:rsid w:val="00416CC5"/>
    <w:rsid w:val="004173B1"/>
    <w:rsid w:val="00417E6B"/>
    <w:rsid w:val="00417FB3"/>
    <w:rsid w:val="00420570"/>
    <w:rsid w:val="00420ADB"/>
    <w:rsid w:val="00421B07"/>
    <w:rsid w:val="00421EAB"/>
    <w:rsid w:val="00422829"/>
    <w:rsid w:val="00422A85"/>
    <w:rsid w:val="00422CC3"/>
    <w:rsid w:val="00423E00"/>
    <w:rsid w:val="00424386"/>
    <w:rsid w:val="004244C8"/>
    <w:rsid w:val="004248D4"/>
    <w:rsid w:val="0042554F"/>
    <w:rsid w:val="004257FE"/>
    <w:rsid w:val="00425BA4"/>
    <w:rsid w:val="0042659E"/>
    <w:rsid w:val="00426702"/>
    <w:rsid w:val="00427681"/>
    <w:rsid w:val="00427CDC"/>
    <w:rsid w:val="00430044"/>
    <w:rsid w:val="00430652"/>
    <w:rsid w:val="00430E25"/>
    <w:rsid w:val="00430E84"/>
    <w:rsid w:val="004313A1"/>
    <w:rsid w:val="00431E23"/>
    <w:rsid w:val="00433635"/>
    <w:rsid w:val="00434029"/>
    <w:rsid w:val="00434505"/>
    <w:rsid w:val="004345CD"/>
    <w:rsid w:val="00434C71"/>
    <w:rsid w:val="00434E8B"/>
    <w:rsid w:val="004354A0"/>
    <w:rsid w:val="004355A1"/>
    <w:rsid w:val="004355E1"/>
    <w:rsid w:val="00435B35"/>
    <w:rsid w:val="00435BC1"/>
    <w:rsid w:val="004365AF"/>
    <w:rsid w:val="004365EE"/>
    <w:rsid w:val="00436AAC"/>
    <w:rsid w:val="004377A6"/>
    <w:rsid w:val="0043792E"/>
    <w:rsid w:val="00437E71"/>
    <w:rsid w:val="004400C6"/>
    <w:rsid w:val="00440B50"/>
    <w:rsid w:val="00440DB4"/>
    <w:rsid w:val="00441EF0"/>
    <w:rsid w:val="0044204B"/>
    <w:rsid w:val="00442621"/>
    <w:rsid w:val="004429D8"/>
    <w:rsid w:val="00442E6F"/>
    <w:rsid w:val="00443065"/>
    <w:rsid w:val="00443BED"/>
    <w:rsid w:val="00444178"/>
    <w:rsid w:val="00444498"/>
    <w:rsid w:val="00444EB8"/>
    <w:rsid w:val="00445A64"/>
    <w:rsid w:val="00445E54"/>
    <w:rsid w:val="004462BE"/>
    <w:rsid w:val="0045029D"/>
    <w:rsid w:val="00450F3D"/>
    <w:rsid w:val="00452911"/>
    <w:rsid w:val="00452E1A"/>
    <w:rsid w:val="00452F36"/>
    <w:rsid w:val="004541F7"/>
    <w:rsid w:val="00454313"/>
    <w:rsid w:val="00454DE5"/>
    <w:rsid w:val="00455177"/>
    <w:rsid w:val="00455CFB"/>
    <w:rsid w:val="00455E41"/>
    <w:rsid w:val="00456BE9"/>
    <w:rsid w:val="00456C41"/>
    <w:rsid w:val="004578BF"/>
    <w:rsid w:val="004578C1"/>
    <w:rsid w:val="00457B88"/>
    <w:rsid w:val="0046038E"/>
    <w:rsid w:val="00461776"/>
    <w:rsid w:val="004618AA"/>
    <w:rsid w:val="00461B0D"/>
    <w:rsid w:val="004623AC"/>
    <w:rsid w:val="00463026"/>
    <w:rsid w:val="0046310A"/>
    <w:rsid w:val="004634A4"/>
    <w:rsid w:val="004638B5"/>
    <w:rsid w:val="00465140"/>
    <w:rsid w:val="004651F4"/>
    <w:rsid w:val="00466F17"/>
    <w:rsid w:val="004672D4"/>
    <w:rsid w:val="00467560"/>
    <w:rsid w:val="00467A2C"/>
    <w:rsid w:val="00470096"/>
    <w:rsid w:val="00470B40"/>
    <w:rsid w:val="00470C25"/>
    <w:rsid w:val="00471B9F"/>
    <w:rsid w:val="00471C09"/>
    <w:rsid w:val="00471EEC"/>
    <w:rsid w:val="0047351A"/>
    <w:rsid w:val="004748FA"/>
    <w:rsid w:val="00474D9D"/>
    <w:rsid w:val="00475005"/>
    <w:rsid w:val="00475CDB"/>
    <w:rsid w:val="0047652B"/>
    <w:rsid w:val="00476711"/>
    <w:rsid w:val="00476918"/>
    <w:rsid w:val="00476CD6"/>
    <w:rsid w:val="004779F5"/>
    <w:rsid w:val="00477D95"/>
    <w:rsid w:val="00480FFA"/>
    <w:rsid w:val="00481175"/>
    <w:rsid w:val="0048234F"/>
    <w:rsid w:val="0048259A"/>
    <w:rsid w:val="0048267D"/>
    <w:rsid w:val="00483D65"/>
    <w:rsid w:val="00484155"/>
    <w:rsid w:val="00484FAC"/>
    <w:rsid w:val="0048533B"/>
    <w:rsid w:val="00487622"/>
    <w:rsid w:val="00487857"/>
    <w:rsid w:val="00487E17"/>
    <w:rsid w:val="0049028B"/>
    <w:rsid w:val="00490724"/>
    <w:rsid w:val="004914C9"/>
    <w:rsid w:val="00491E4D"/>
    <w:rsid w:val="00491E53"/>
    <w:rsid w:val="004920A0"/>
    <w:rsid w:val="0049256A"/>
    <w:rsid w:val="00492965"/>
    <w:rsid w:val="00492FAB"/>
    <w:rsid w:val="00493D2A"/>
    <w:rsid w:val="00493FD8"/>
    <w:rsid w:val="0049436F"/>
    <w:rsid w:val="004943A7"/>
    <w:rsid w:val="00495188"/>
    <w:rsid w:val="0049558D"/>
    <w:rsid w:val="004955BB"/>
    <w:rsid w:val="00495ED3"/>
    <w:rsid w:val="00495FA3"/>
    <w:rsid w:val="0049604D"/>
    <w:rsid w:val="0049709F"/>
    <w:rsid w:val="0049741B"/>
    <w:rsid w:val="00497828"/>
    <w:rsid w:val="004979C1"/>
    <w:rsid w:val="00497C3C"/>
    <w:rsid w:val="00497FC6"/>
    <w:rsid w:val="004A035E"/>
    <w:rsid w:val="004A0435"/>
    <w:rsid w:val="004A0831"/>
    <w:rsid w:val="004A0F04"/>
    <w:rsid w:val="004A1015"/>
    <w:rsid w:val="004A144E"/>
    <w:rsid w:val="004A1D5E"/>
    <w:rsid w:val="004A2087"/>
    <w:rsid w:val="004A20B0"/>
    <w:rsid w:val="004A3341"/>
    <w:rsid w:val="004A3BC5"/>
    <w:rsid w:val="004A5823"/>
    <w:rsid w:val="004A5977"/>
    <w:rsid w:val="004A61EF"/>
    <w:rsid w:val="004A6241"/>
    <w:rsid w:val="004A68F9"/>
    <w:rsid w:val="004A6F75"/>
    <w:rsid w:val="004A7781"/>
    <w:rsid w:val="004B02A8"/>
    <w:rsid w:val="004B0B65"/>
    <w:rsid w:val="004B0DB6"/>
    <w:rsid w:val="004B22B8"/>
    <w:rsid w:val="004B24DF"/>
    <w:rsid w:val="004B4105"/>
    <w:rsid w:val="004B4556"/>
    <w:rsid w:val="004B5245"/>
    <w:rsid w:val="004B5AE8"/>
    <w:rsid w:val="004B6EE3"/>
    <w:rsid w:val="004B7669"/>
    <w:rsid w:val="004B7C78"/>
    <w:rsid w:val="004C037E"/>
    <w:rsid w:val="004C096E"/>
    <w:rsid w:val="004C097F"/>
    <w:rsid w:val="004C2318"/>
    <w:rsid w:val="004C2CC8"/>
    <w:rsid w:val="004C4235"/>
    <w:rsid w:val="004C43CF"/>
    <w:rsid w:val="004C5442"/>
    <w:rsid w:val="004C569A"/>
    <w:rsid w:val="004C5D11"/>
    <w:rsid w:val="004C6751"/>
    <w:rsid w:val="004C6D6A"/>
    <w:rsid w:val="004C741D"/>
    <w:rsid w:val="004D05A2"/>
    <w:rsid w:val="004D06D7"/>
    <w:rsid w:val="004D07A7"/>
    <w:rsid w:val="004D0A0F"/>
    <w:rsid w:val="004D0FB6"/>
    <w:rsid w:val="004D1289"/>
    <w:rsid w:val="004D19EB"/>
    <w:rsid w:val="004D2842"/>
    <w:rsid w:val="004D3095"/>
    <w:rsid w:val="004D3DB9"/>
    <w:rsid w:val="004D548B"/>
    <w:rsid w:val="004D5708"/>
    <w:rsid w:val="004D5F51"/>
    <w:rsid w:val="004D600B"/>
    <w:rsid w:val="004D61DD"/>
    <w:rsid w:val="004D6F1D"/>
    <w:rsid w:val="004D771F"/>
    <w:rsid w:val="004E0340"/>
    <w:rsid w:val="004E10A4"/>
    <w:rsid w:val="004E1EC5"/>
    <w:rsid w:val="004E265E"/>
    <w:rsid w:val="004E30FE"/>
    <w:rsid w:val="004E4177"/>
    <w:rsid w:val="004E4530"/>
    <w:rsid w:val="004E46A9"/>
    <w:rsid w:val="004E55D0"/>
    <w:rsid w:val="004E570E"/>
    <w:rsid w:val="004E5AE0"/>
    <w:rsid w:val="004E5F43"/>
    <w:rsid w:val="004E63D6"/>
    <w:rsid w:val="004E66F9"/>
    <w:rsid w:val="004F0585"/>
    <w:rsid w:val="004F06AA"/>
    <w:rsid w:val="004F089C"/>
    <w:rsid w:val="004F0E01"/>
    <w:rsid w:val="004F41F0"/>
    <w:rsid w:val="004F4E1F"/>
    <w:rsid w:val="004F59E1"/>
    <w:rsid w:val="004F5F26"/>
    <w:rsid w:val="004F64C5"/>
    <w:rsid w:val="004F66E1"/>
    <w:rsid w:val="004F6725"/>
    <w:rsid w:val="004F6805"/>
    <w:rsid w:val="004F6DF3"/>
    <w:rsid w:val="004F7E1F"/>
    <w:rsid w:val="005009B0"/>
    <w:rsid w:val="00500FDB"/>
    <w:rsid w:val="00501AAA"/>
    <w:rsid w:val="00501B50"/>
    <w:rsid w:val="00502240"/>
    <w:rsid w:val="00502378"/>
    <w:rsid w:val="005027D0"/>
    <w:rsid w:val="005029FA"/>
    <w:rsid w:val="00503000"/>
    <w:rsid w:val="00503661"/>
    <w:rsid w:val="0050379E"/>
    <w:rsid w:val="00504403"/>
    <w:rsid w:val="00505018"/>
    <w:rsid w:val="00506AF7"/>
    <w:rsid w:val="00506C67"/>
    <w:rsid w:val="00506D7B"/>
    <w:rsid w:val="005071E2"/>
    <w:rsid w:val="00507B73"/>
    <w:rsid w:val="00507CB9"/>
    <w:rsid w:val="00507D74"/>
    <w:rsid w:val="00507FB0"/>
    <w:rsid w:val="005100CD"/>
    <w:rsid w:val="005118D3"/>
    <w:rsid w:val="00512536"/>
    <w:rsid w:val="005125FC"/>
    <w:rsid w:val="00513E87"/>
    <w:rsid w:val="005140FA"/>
    <w:rsid w:val="0051440B"/>
    <w:rsid w:val="00514647"/>
    <w:rsid w:val="00514CCE"/>
    <w:rsid w:val="00514EA6"/>
    <w:rsid w:val="00515C6F"/>
    <w:rsid w:val="00516359"/>
    <w:rsid w:val="005168B0"/>
    <w:rsid w:val="00516B6F"/>
    <w:rsid w:val="005172B4"/>
    <w:rsid w:val="00517371"/>
    <w:rsid w:val="00517B1C"/>
    <w:rsid w:val="00520729"/>
    <w:rsid w:val="00521400"/>
    <w:rsid w:val="00521443"/>
    <w:rsid w:val="00521DA3"/>
    <w:rsid w:val="00522256"/>
    <w:rsid w:val="00522F88"/>
    <w:rsid w:val="005237D6"/>
    <w:rsid w:val="00523AC0"/>
    <w:rsid w:val="00524EAB"/>
    <w:rsid w:val="005259D7"/>
    <w:rsid w:val="00526100"/>
    <w:rsid w:val="005271E5"/>
    <w:rsid w:val="00527E77"/>
    <w:rsid w:val="00530257"/>
    <w:rsid w:val="00530652"/>
    <w:rsid w:val="00530868"/>
    <w:rsid w:val="00530E1F"/>
    <w:rsid w:val="005310FA"/>
    <w:rsid w:val="00531C65"/>
    <w:rsid w:val="005332A0"/>
    <w:rsid w:val="00533521"/>
    <w:rsid w:val="00533812"/>
    <w:rsid w:val="00533BF7"/>
    <w:rsid w:val="00533EF7"/>
    <w:rsid w:val="00534453"/>
    <w:rsid w:val="0053450B"/>
    <w:rsid w:val="0053494F"/>
    <w:rsid w:val="00535904"/>
    <w:rsid w:val="00536924"/>
    <w:rsid w:val="00537424"/>
    <w:rsid w:val="00537682"/>
    <w:rsid w:val="005400BF"/>
    <w:rsid w:val="00540989"/>
    <w:rsid w:val="005413EC"/>
    <w:rsid w:val="00541B09"/>
    <w:rsid w:val="00541F98"/>
    <w:rsid w:val="00542284"/>
    <w:rsid w:val="005426CF"/>
    <w:rsid w:val="00542C49"/>
    <w:rsid w:val="0054376F"/>
    <w:rsid w:val="005439C1"/>
    <w:rsid w:val="00543CE3"/>
    <w:rsid w:val="005440BD"/>
    <w:rsid w:val="005443A7"/>
    <w:rsid w:val="005446B3"/>
    <w:rsid w:val="00544758"/>
    <w:rsid w:val="0054543B"/>
    <w:rsid w:val="005461B3"/>
    <w:rsid w:val="005463FE"/>
    <w:rsid w:val="00546792"/>
    <w:rsid w:val="005471CC"/>
    <w:rsid w:val="00547359"/>
    <w:rsid w:val="00547F62"/>
    <w:rsid w:val="0055067B"/>
    <w:rsid w:val="0055094D"/>
    <w:rsid w:val="00550B45"/>
    <w:rsid w:val="00550E67"/>
    <w:rsid w:val="00551745"/>
    <w:rsid w:val="00551A77"/>
    <w:rsid w:val="00551FFC"/>
    <w:rsid w:val="005523C1"/>
    <w:rsid w:val="00552572"/>
    <w:rsid w:val="005525E5"/>
    <w:rsid w:val="00553668"/>
    <w:rsid w:val="00553FA7"/>
    <w:rsid w:val="005546A3"/>
    <w:rsid w:val="00554D8A"/>
    <w:rsid w:val="005560E2"/>
    <w:rsid w:val="00556C12"/>
    <w:rsid w:val="005575E9"/>
    <w:rsid w:val="00557706"/>
    <w:rsid w:val="00557E67"/>
    <w:rsid w:val="005607A2"/>
    <w:rsid w:val="00561EAB"/>
    <w:rsid w:val="00562C31"/>
    <w:rsid w:val="00563197"/>
    <w:rsid w:val="005637D9"/>
    <w:rsid w:val="005637EB"/>
    <w:rsid w:val="00563BFF"/>
    <w:rsid w:val="005646F7"/>
    <w:rsid w:val="005654FC"/>
    <w:rsid w:val="00565A70"/>
    <w:rsid w:val="00565BB3"/>
    <w:rsid w:val="00565C33"/>
    <w:rsid w:val="005670D9"/>
    <w:rsid w:val="005679C1"/>
    <w:rsid w:val="00567B1E"/>
    <w:rsid w:val="00570609"/>
    <w:rsid w:val="00570E45"/>
    <w:rsid w:val="00571752"/>
    <w:rsid w:val="00571B4D"/>
    <w:rsid w:val="00572C84"/>
    <w:rsid w:val="00573F93"/>
    <w:rsid w:val="00574C8C"/>
    <w:rsid w:val="005751D4"/>
    <w:rsid w:val="00575C0C"/>
    <w:rsid w:val="00575D7B"/>
    <w:rsid w:val="00577EC0"/>
    <w:rsid w:val="00580FD9"/>
    <w:rsid w:val="00581802"/>
    <w:rsid w:val="00582FF1"/>
    <w:rsid w:val="0058332C"/>
    <w:rsid w:val="0058377F"/>
    <w:rsid w:val="00583FA3"/>
    <w:rsid w:val="00584127"/>
    <w:rsid w:val="005846FA"/>
    <w:rsid w:val="00585DE2"/>
    <w:rsid w:val="00586A0B"/>
    <w:rsid w:val="00587985"/>
    <w:rsid w:val="00587A39"/>
    <w:rsid w:val="00590A8B"/>
    <w:rsid w:val="00590B50"/>
    <w:rsid w:val="00591180"/>
    <w:rsid w:val="005914CD"/>
    <w:rsid w:val="005915A2"/>
    <w:rsid w:val="00592273"/>
    <w:rsid w:val="005925D4"/>
    <w:rsid w:val="00592DFC"/>
    <w:rsid w:val="0059327E"/>
    <w:rsid w:val="00593801"/>
    <w:rsid w:val="005943CC"/>
    <w:rsid w:val="005948B7"/>
    <w:rsid w:val="00594C6B"/>
    <w:rsid w:val="0059527C"/>
    <w:rsid w:val="00595B3B"/>
    <w:rsid w:val="00595E02"/>
    <w:rsid w:val="00596377"/>
    <w:rsid w:val="00596819"/>
    <w:rsid w:val="00596D51"/>
    <w:rsid w:val="00597979"/>
    <w:rsid w:val="00597C07"/>
    <w:rsid w:val="005A0000"/>
    <w:rsid w:val="005A000C"/>
    <w:rsid w:val="005A166C"/>
    <w:rsid w:val="005A1D43"/>
    <w:rsid w:val="005A2485"/>
    <w:rsid w:val="005A29B6"/>
    <w:rsid w:val="005A2F48"/>
    <w:rsid w:val="005A310D"/>
    <w:rsid w:val="005A3613"/>
    <w:rsid w:val="005A3E50"/>
    <w:rsid w:val="005A4B75"/>
    <w:rsid w:val="005A5281"/>
    <w:rsid w:val="005A530A"/>
    <w:rsid w:val="005A5C90"/>
    <w:rsid w:val="005A5E27"/>
    <w:rsid w:val="005A64E7"/>
    <w:rsid w:val="005A7390"/>
    <w:rsid w:val="005A7B34"/>
    <w:rsid w:val="005B040C"/>
    <w:rsid w:val="005B099E"/>
    <w:rsid w:val="005B13B8"/>
    <w:rsid w:val="005B183A"/>
    <w:rsid w:val="005B1F34"/>
    <w:rsid w:val="005B22D9"/>
    <w:rsid w:val="005B3E9E"/>
    <w:rsid w:val="005B407B"/>
    <w:rsid w:val="005B4647"/>
    <w:rsid w:val="005B4717"/>
    <w:rsid w:val="005B675C"/>
    <w:rsid w:val="005B7635"/>
    <w:rsid w:val="005B7694"/>
    <w:rsid w:val="005C0363"/>
    <w:rsid w:val="005C2016"/>
    <w:rsid w:val="005C275A"/>
    <w:rsid w:val="005C2FCF"/>
    <w:rsid w:val="005C3D43"/>
    <w:rsid w:val="005C48BB"/>
    <w:rsid w:val="005C4AD4"/>
    <w:rsid w:val="005C5D8A"/>
    <w:rsid w:val="005C5F73"/>
    <w:rsid w:val="005C6468"/>
    <w:rsid w:val="005C68EC"/>
    <w:rsid w:val="005C6E31"/>
    <w:rsid w:val="005C796B"/>
    <w:rsid w:val="005C79DF"/>
    <w:rsid w:val="005D008C"/>
    <w:rsid w:val="005D0289"/>
    <w:rsid w:val="005D03A6"/>
    <w:rsid w:val="005D118F"/>
    <w:rsid w:val="005D149E"/>
    <w:rsid w:val="005D17A1"/>
    <w:rsid w:val="005D1836"/>
    <w:rsid w:val="005D24B5"/>
    <w:rsid w:val="005D2D23"/>
    <w:rsid w:val="005D3330"/>
    <w:rsid w:val="005D3998"/>
    <w:rsid w:val="005D39CA"/>
    <w:rsid w:val="005D4AF8"/>
    <w:rsid w:val="005D4B5D"/>
    <w:rsid w:val="005D5955"/>
    <w:rsid w:val="005D60F7"/>
    <w:rsid w:val="005D6568"/>
    <w:rsid w:val="005D69D0"/>
    <w:rsid w:val="005D7109"/>
    <w:rsid w:val="005E01D0"/>
    <w:rsid w:val="005E0267"/>
    <w:rsid w:val="005E0722"/>
    <w:rsid w:val="005E092C"/>
    <w:rsid w:val="005E0EC3"/>
    <w:rsid w:val="005E156F"/>
    <w:rsid w:val="005E1CCD"/>
    <w:rsid w:val="005E227F"/>
    <w:rsid w:val="005E2C90"/>
    <w:rsid w:val="005E35A9"/>
    <w:rsid w:val="005E4157"/>
    <w:rsid w:val="005E5533"/>
    <w:rsid w:val="005E603E"/>
    <w:rsid w:val="005E60A1"/>
    <w:rsid w:val="005E65B1"/>
    <w:rsid w:val="005E7587"/>
    <w:rsid w:val="005F0107"/>
    <w:rsid w:val="005F0551"/>
    <w:rsid w:val="005F0DCF"/>
    <w:rsid w:val="005F0F5A"/>
    <w:rsid w:val="005F1E25"/>
    <w:rsid w:val="005F1F9E"/>
    <w:rsid w:val="005F23CC"/>
    <w:rsid w:val="005F2449"/>
    <w:rsid w:val="005F24A8"/>
    <w:rsid w:val="005F29E6"/>
    <w:rsid w:val="005F3379"/>
    <w:rsid w:val="005F3503"/>
    <w:rsid w:val="005F3FC7"/>
    <w:rsid w:val="005F4BE2"/>
    <w:rsid w:val="005F5267"/>
    <w:rsid w:val="005F53F8"/>
    <w:rsid w:val="005F54BB"/>
    <w:rsid w:val="005F5944"/>
    <w:rsid w:val="005F6B4F"/>
    <w:rsid w:val="005F748A"/>
    <w:rsid w:val="005F7536"/>
    <w:rsid w:val="005F760A"/>
    <w:rsid w:val="00600CA5"/>
    <w:rsid w:val="00600F11"/>
    <w:rsid w:val="00600F18"/>
    <w:rsid w:val="00600F7E"/>
    <w:rsid w:val="00601146"/>
    <w:rsid w:val="00601759"/>
    <w:rsid w:val="00601AE5"/>
    <w:rsid w:val="00602C4E"/>
    <w:rsid w:val="00602E2A"/>
    <w:rsid w:val="00602F74"/>
    <w:rsid w:val="00603E7C"/>
    <w:rsid w:val="006055B5"/>
    <w:rsid w:val="00605637"/>
    <w:rsid w:val="006056EF"/>
    <w:rsid w:val="00605955"/>
    <w:rsid w:val="00606F4E"/>
    <w:rsid w:val="006072F7"/>
    <w:rsid w:val="00607465"/>
    <w:rsid w:val="00610C19"/>
    <w:rsid w:val="00610F31"/>
    <w:rsid w:val="00611744"/>
    <w:rsid w:val="00612432"/>
    <w:rsid w:val="006126C5"/>
    <w:rsid w:val="00613D34"/>
    <w:rsid w:val="00614221"/>
    <w:rsid w:val="00614234"/>
    <w:rsid w:val="00614507"/>
    <w:rsid w:val="00614C41"/>
    <w:rsid w:val="0061519C"/>
    <w:rsid w:val="00615DED"/>
    <w:rsid w:val="00616E42"/>
    <w:rsid w:val="00617A4E"/>
    <w:rsid w:val="00620309"/>
    <w:rsid w:val="006208ED"/>
    <w:rsid w:val="00620B83"/>
    <w:rsid w:val="0062135F"/>
    <w:rsid w:val="006216E1"/>
    <w:rsid w:val="00621730"/>
    <w:rsid w:val="00621DAD"/>
    <w:rsid w:val="00622759"/>
    <w:rsid w:val="006229B3"/>
    <w:rsid w:val="00622BE7"/>
    <w:rsid w:val="006233F3"/>
    <w:rsid w:val="00625296"/>
    <w:rsid w:val="00626B0C"/>
    <w:rsid w:val="00626BA3"/>
    <w:rsid w:val="0062705C"/>
    <w:rsid w:val="00627200"/>
    <w:rsid w:val="0063110F"/>
    <w:rsid w:val="00631F96"/>
    <w:rsid w:val="006324F4"/>
    <w:rsid w:val="0063298D"/>
    <w:rsid w:val="00633064"/>
    <w:rsid w:val="006330AB"/>
    <w:rsid w:val="006335D1"/>
    <w:rsid w:val="00634A6A"/>
    <w:rsid w:val="00634E7B"/>
    <w:rsid w:val="006360C8"/>
    <w:rsid w:val="00637A49"/>
    <w:rsid w:val="00637F0F"/>
    <w:rsid w:val="0064033F"/>
    <w:rsid w:val="00640697"/>
    <w:rsid w:val="00643612"/>
    <w:rsid w:val="00643B9D"/>
    <w:rsid w:val="00644B4D"/>
    <w:rsid w:val="00644C28"/>
    <w:rsid w:val="0064504E"/>
    <w:rsid w:val="00645C17"/>
    <w:rsid w:val="00646694"/>
    <w:rsid w:val="00647145"/>
    <w:rsid w:val="006473E9"/>
    <w:rsid w:val="00647689"/>
    <w:rsid w:val="006477EC"/>
    <w:rsid w:val="006501E4"/>
    <w:rsid w:val="006507DA"/>
    <w:rsid w:val="00650A6F"/>
    <w:rsid w:val="00651236"/>
    <w:rsid w:val="00651547"/>
    <w:rsid w:val="00651A02"/>
    <w:rsid w:val="00651FC1"/>
    <w:rsid w:val="006534EC"/>
    <w:rsid w:val="00653615"/>
    <w:rsid w:val="00653DCE"/>
    <w:rsid w:val="006551D3"/>
    <w:rsid w:val="006559DA"/>
    <w:rsid w:val="00656D5C"/>
    <w:rsid w:val="00656E6D"/>
    <w:rsid w:val="00657D7A"/>
    <w:rsid w:val="00660067"/>
    <w:rsid w:val="006607E2"/>
    <w:rsid w:val="00660FC8"/>
    <w:rsid w:val="00661492"/>
    <w:rsid w:val="00661677"/>
    <w:rsid w:val="006617B0"/>
    <w:rsid w:val="00661B27"/>
    <w:rsid w:val="00661F39"/>
    <w:rsid w:val="0066204A"/>
    <w:rsid w:val="0066227B"/>
    <w:rsid w:val="00662859"/>
    <w:rsid w:val="006638AA"/>
    <w:rsid w:val="00663E14"/>
    <w:rsid w:val="00664286"/>
    <w:rsid w:val="006643F6"/>
    <w:rsid w:val="006647FA"/>
    <w:rsid w:val="00664BB2"/>
    <w:rsid w:val="00664E42"/>
    <w:rsid w:val="00665C19"/>
    <w:rsid w:val="00666250"/>
    <w:rsid w:val="00666AFB"/>
    <w:rsid w:val="00666EAF"/>
    <w:rsid w:val="006701E0"/>
    <w:rsid w:val="00670427"/>
    <w:rsid w:val="006704C7"/>
    <w:rsid w:val="0067136A"/>
    <w:rsid w:val="00671833"/>
    <w:rsid w:val="00671C14"/>
    <w:rsid w:val="006720F6"/>
    <w:rsid w:val="00672C46"/>
    <w:rsid w:val="006732E4"/>
    <w:rsid w:val="0067341E"/>
    <w:rsid w:val="006734A6"/>
    <w:rsid w:val="00673787"/>
    <w:rsid w:val="00673CEB"/>
    <w:rsid w:val="00674D25"/>
    <w:rsid w:val="00676F29"/>
    <w:rsid w:val="00677011"/>
    <w:rsid w:val="006777A8"/>
    <w:rsid w:val="00680539"/>
    <w:rsid w:val="00680605"/>
    <w:rsid w:val="0068176B"/>
    <w:rsid w:val="00681865"/>
    <w:rsid w:val="00682030"/>
    <w:rsid w:val="006825C8"/>
    <w:rsid w:val="00682A8C"/>
    <w:rsid w:val="00682D9A"/>
    <w:rsid w:val="00683110"/>
    <w:rsid w:val="0068392A"/>
    <w:rsid w:val="006839D4"/>
    <w:rsid w:val="00683A7D"/>
    <w:rsid w:val="0068478A"/>
    <w:rsid w:val="0068486B"/>
    <w:rsid w:val="0068539D"/>
    <w:rsid w:val="006853FB"/>
    <w:rsid w:val="006856B8"/>
    <w:rsid w:val="006857A8"/>
    <w:rsid w:val="00686B73"/>
    <w:rsid w:val="0068713B"/>
    <w:rsid w:val="00687FC9"/>
    <w:rsid w:val="00690234"/>
    <w:rsid w:val="00690E93"/>
    <w:rsid w:val="00690FF4"/>
    <w:rsid w:val="00691A7B"/>
    <w:rsid w:val="00691E1D"/>
    <w:rsid w:val="006920F7"/>
    <w:rsid w:val="00693196"/>
    <w:rsid w:val="006933BD"/>
    <w:rsid w:val="006935C8"/>
    <w:rsid w:val="006941AA"/>
    <w:rsid w:val="00694915"/>
    <w:rsid w:val="00695439"/>
    <w:rsid w:val="00695474"/>
    <w:rsid w:val="006956BF"/>
    <w:rsid w:val="00696069"/>
    <w:rsid w:val="00697B13"/>
    <w:rsid w:val="00697DEC"/>
    <w:rsid w:val="006A0568"/>
    <w:rsid w:val="006A0819"/>
    <w:rsid w:val="006A08D1"/>
    <w:rsid w:val="006A0E4B"/>
    <w:rsid w:val="006A15B1"/>
    <w:rsid w:val="006A1759"/>
    <w:rsid w:val="006A24C0"/>
    <w:rsid w:val="006A2E87"/>
    <w:rsid w:val="006A31EA"/>
    <w:rsid w:val="006A3A4A"/>
    <w:rsid w:val="006A42E9"/>
    <w:rsid w:val="006A4357"/>
    <w:rsid w:val="006A490D"/>
    <w:rsid w:val="006A5087"/>
    <w:rsid w:val="006A525D"/>
    <w:rsid w:val="006A5CA3"/>
    <w:rsid w:val="006A7E3E"/>
    <w:rsid w:val="006A7FA0"/>
    <w:rsid w:val="006B028F"/>
    <w:rsid w:val="006B062B"/>
    <w:rsid w:val="006B0BCC"/>
    <w:rsid w:val="006B0C7F"/>
    <w:rsid w:val="006B0DC5"/>
    <w:rsid w:val="006B2269"/>
    <w:rsid w:val="006B2529"/>
    <w:rsid w:val="006B28E6"/>
    <w:rsid w:val="006B309D"/>
    <w:rsid w:val="006B377E"/>
    <w:rsid w:val="006B3814"/>
    <w:rsid w:val="006B3A31"/>
    <w:rsid w:val="006B3DB1"/>
    <w:rsid w:val="006B520F"/>
    <w:rsid w:val="006B53F5"/>
    <w:rsid w:val="006B5C5E"/>
    <w:rsid w:val="006B5C6F"/>
    <w:rsid w:val="006B5CC9"/>
    <w:rsid w:val="006B630E"/>
    <w:rsid w:val="006B638D"/>
    <w:rsid w:val="006B645C"/>
    <w:rsid w:val="006B64E3"/>
    <w:rsid w:val="006B6AC1"/>
    <w:rsid w:val="006B7F24"/>
    <w:rsid w:val="006B7F4F"/>
    <w:rsid w:val="006C07B7"/>
    <w:rsid w:val="006C120E"/>
    <w:rsid w:val="006C2C3E"/>
    <w:rsid w:val="006C31A8"/>
    <w:rsid w:val="006C358D"/>
    <w:rsid w:val="006C3D12"/>
    <w:rsid w:val="006C3F66"/>
    <w:rsid w:val="006C3F8C"/>
    <w:rsid w:val="006C4598"/>
    <w:rsid w:val="006C47B0"/>
    <w:rsid w:val="006C4B1F"/>
    <w:rsid w:val="006C4E10"/>
    <w:rsid w:val="006C4FB9"/>
    <w:rsid w:val="006C5012"/>
    <w:rsid w:val="006C5577"/>
    <w:rsid w:val="006C5F33"/>
    <w:rsid w:val="006C5F4A"/>
    <w:rsid w:val="006C60FF"/>
    <w:rsid w:val="006C61FD"/>
    <w:rsid w:val="006C62C4"/>
    <w:rsid w:val="006C6CE7"/>
    <w:rsid w:val="006C732A"/>
    <w:rsid w:val="006D07B4"/>
    <w:rsid w:val="006D0AAC"/>
    <w:rsid w:val="006D0ED7"/>
    <w:rsid w:val="006D3240"/>
    <w:rsid w:val="006D4BF4"/>
    <w:rsid w:val="006D5136"/>
    <w:rsid w:val="006D566D"/>
    <w:rsid w:val="006D5689"/>
    <w:rsid w:val="006D5739"/>
    <w:rsid w:val="006D5CA8"/>
    <w:rsid w:val="006D7B9F"/>
    <w:rsid w:val="006D7DEF"/>
    <w:rsid w:val="006E0F00"/>
    <w:rsid w:val="006E1674"/>
    <w:rsid w:val="006E1E0D"/>
    <w:rsid w:val="006E30AC"/>
    <w:rsid w:val="006E35F7"/>
    <w:rsid w:val="006E3B2E"/>
    <w:rsid w:val="006E3D7A"/>
    <w:rsid w:val="006E441E"/>
    <w:rsid w:val="006E4892"/>
    <w:rsid w:val="006E5AE2"/>
    <w:rsid w:val="006E65D2"/>
    <w:rsid w:val="006E67A9"/>
    <w:rsid w:val="006E6885"/>
    <w:rsid w:val="006E71F2"/>
    <w:rsid w:val="006F0456"/>
    <w:rsid w:val="006F0CB0"/>
    <w:rsid w:val="006F14EC"/>
    <w:rsid w:val="006F167D"/>
    <w:rsid w:val="006F2520"/>
    <w:rsid w:val="006F272F"/>
    <w:rsid w:val="006F2898"/>
    <w:rsid w:val="006F2B50"/>
    <w:rsid w:val="006F317F"/>
    <w:rsid w:val="006F379C"/>
    <w:rsid w:val="006F37DA"/>
    <w:rsid w:val="006F3CB2"/>
    <w:rsid w:val="006F6A84"/>
    <w:rsid w:val="006F6FA1"/>
    <w:rsid w:val="00700B5C"/>
    <w:rsid w:val="00700BE7"/>
    <w:rsid w:val="00700D24"/>
    <w:rsid w:val="007018BE"/>
    <w:rsid w:val="007034B9"/>
    <w:rsid w:val="007035F2"/>
    <w:rsid w:val="00703AD2"/>
    <w:rsid w:val="00703EC6"/>
    <w:rsid w:val="00704CF4"/>
    <w:rsid w:val="00704F2D"/>
    <w:rsid w:val="0070522F"/>
    <w:rsid w:val="0070575F"/>
    <w:rsid w:val="00705EAE"/>
    <w:rsid w:val="00706043"/>
    <w:rsid w:val="007061A5"/>
    <w:rsid w:val="007067E2"/>
    <w:rsid w:val="00707B44"/>
    <w:rsid w:val="00707C50"/>
    <w:rsid w:val="00710166"/>
    <w:rsid w:val="00710C21"/>
    <w:rsid w:val="00710D38"/>
    <w:rsid w:val="00710EBF"/>
    <w:rsid w:val="00712206"/>
    <w:rsid w:val="007138B7"/>
    <w:rsid w:val="007141D3"/>
    <w:rsid w:val="00714D7E"/>
    <w:rsid w:val="00715686"/>
    <w:rsid w:val="007157BA"/>
    <w:rsid w:val="007157F3"/>
    <w:rsid w:val="00715A7C"/>
    <w:rsid w:val="00715A82"/>
    <w:rsid w:val="00715C4B"/>
    <w:rsid w:val="00715EAB"/>
    <w:rsid w:val="0071614E"/>
    <w:rsid w:val="007163D4"/>
    <w:rsid w:val="00716C4B"/>
    <w:rsid w:val="00716F31"/>
    <w:rsid w:val="0071748A"/>
    <w:rsid w:val="007174A2"/>
    <w:rsid w:val="00717D05"/>
    <w:rsid w:val="007213F5"/>
    <w:rsid w:val="00722474"/>
    <w:rsid w:val="00722EA8"/>
    <w:rsid w:val="007230EE"/>
    <w:rsid w:val="00723E23"/>
    <w:rsid w:val="00723F4E"/>
    <w:rsid w:val="0072462F"/>
    <w:rsid w:val="007248BA"/>
    <w:rsid w:val="00724D70"/>
    <w:rsid w:val="007255DE"/>
    <w:rsid w:val="007258C7"/>
    <w:rsid w:val="00725F76"/>
    <w:rsid w:val="00726009"/>
    <w:rsid w:val="00726C58"/>
    <w:rsid w:val="0072713C"/>
    <w:rsid w:val="00727216"/>
    <w:rsid w:val="007273D2"/>
    <w:rsid w:val="00727539"/>
    <w:rsid w:val="00727BCB"/>
    <w:rsid w:val="00731C1F"/>
    <w:rsid w:val="007321BC"/>
    <w:rsid w:val="0073228F"/>
    <w:rsid w:val="007329F7"/>
    <w:rsid w:val="00732DAB"/>
    <w:rsid w:val="00733289"/>
    <w:rsid w:val="00733C46"/>
    <w:rsid w:val="00734924"/>
    <w:rsid w:val="00735668"/>
    <w:rsid w:val="00735BB9"/>
    <w:rsid w:val="00735C66"/>
    <w:rsid w:val="007367A8"/>
    <w:rsid w:val="00736AC3"/>
    <w:rsid w:val="00736C72"/>
    <w:rsid w:val="00737DC6"/>
    <w:rsid w:val="00737EFC"/>
    <w:rsid w:val="00740281"/>
    <w:rsid w:val="007406B4"/>
    <w:rsid w:val="00740B11"/>
    <w:rsid w:val="00741008"/>
    <w:rsid w:val="0074101B"/>
    <w:rsid w:val="007415C2"/>
    <w:rsid w:val="0074322C"/>
    <w:rsid w:val="00743297"/>
    <w:rsid w:val="00743A76"/>
    <w:rsid w:val="00744B18"/>
    <w:rsid w:val="0074550C"/>
    <w:rsid w:val="0074654F"/>
    <w:rsid w:val="007466A5"/>
    <w:rsid w:val="00746A5A"/>
    <w:rsid w:val="00746E66"/>
    <w:rsid w:val="007473DE"/>
    <w:rsid w:val="00750196"/>
    <w:rsid w:val="007504A7"/>
    <w:rsid w:val="00750CB3"/>
    <w:rsid w:val="00752167"/>
    <w:rsid w:val="007526FD"/>
    <w:rsid w:val="00752936"/>
    <w:rsid w:val="007529FF"/>
    <w:rsid w:val="007535F3"/>
    <w:rsid w:val="00753B91"/>
    <w:rsid w:val="007540B6"/>
    <w:rsid w:val="00754266"/>
    <w:rsid w:val="0075496B"/>
    <w:rsid w:val="00754F08"/>
    <w:rsid w:val="007551E4"/>
    <w:rsid w:val="007556E1"/>
    <w:rsid w:val="00755864"/>
    <w:rsid w:val="007565B9"/>
    <w:rsid w:val="00756A71"/>
    <w:rsid w:val="00756F13"/>
    <w:rsid w:val="007577D7"/>
    <w:rsid w:val="00760731"/>
    <w:rsid w:val="00760A6B"/>
    <w:rsid w:val="00760C19"/>
    <w:rsid w:val="00760D79"/>
    <w:rsid w:val="007611B0"/>
    <w:rsid w:val="0076150C"/>
    <w:rsid w:val="00761753"/>
    <w:rsid w:val="00761B18"/>
    <w:rsid w:val="00761B81"/>
    <w:rsid w:val="007622A5"/>
    <w:rsid w:val="00762E65"/>
    <w:rsid w:val="007632A5"/>
    <w:rsid w:val="0076452C"/>
    <w:rsid w:val="00764BDD"/>
    <w:rsid w:val="00765364"/>
    <w:rsid w:val="007654B6"/>
    <w:rsid w:val="00765535"/>
    <w:rsid w:val="00765D4C"/>
    <w:rsid w:val="007660EA"/>
    <w:rsid w:val="00766F2B"/>
    <w:rsid w:val="00767241"/>
    <w:rsid w:val="0077066C"/>
    <w:rsid w:val="007706DF"/>
    <w:rsid w:val="00770738"/>
    <w:rsid w:val="00770B97"/>
    <w:rsid w:val="00771040"/>
    <w:rsid w:val="0077185F"/>
    <w:rsid w:val="0077253E"/>
    <w:rsid w:val="007738E6"/>
    <w:rsid w:val="00773F8A"/>
    <w:rsid w:val="007746E4"/>
    <w:rsid w:val="00774813"/>
    <w:rsid w:val="00775565"/>
    <w:rsid w:val="0077568B"/>
    <w:rsid w:val="00775CA7"/>
    <w:rsid w:val="0077624D"/>
    <w:rsid w:val="00776261"/>
    <w:rsid w:val="007767FE"/>
    <w:rsid w:val="00776AD8"/>
    <w:rsid w:val="00776AE7"/>
    <w:rsid w:val="00776D1F"/>
    <w:rsid w:val="00776DC2"/>
    <w:rsid w:val="007773B9"/>
    <w:rsid w:val="007775BE"/>
    <w:rsid w:val="00777895"/>
    <w:rsid w:val="0077798D"/>
    <w:rsid w:val="00777A36"/>
    <w:rsid w:val="0078055E"/>
    <w:rsid w:val="00780D00"/>
    <w:rsid w:val="00780D55"/>
    <w:rsid w:val="007810D8"/>
    <w:rsid w:val="00782562"/>
    <w:rsid w:val="00782925"/>
    <w:rsid w:val="00782DAC"/>
    <w:rsid w:val="00782F9C"/>
    <w:rsid w:val="00783D0C"/>
    <w:rsid w:val="00784223"/>
    <w:rsid w:val="007847AC"/>
    <w:rsid w:val="00785068"/>
    <w:rsid w:val="00785CD4"/>
    <w:rsid w:val="00785DB1"/>
    <w:rsid w:val="00786109"/>
    <w:rsid w:val="0078643C"/>
    <w:rsid w:val="00786F94"/>
    <w:rsid w:val="007873F6"/>
    <w:rsid w:val="007875A9"/>
    <w:rsid w:val="00787744"/>
    <w:rsid w:val="00791EA1"/>
    <w:rsid w:val="007928AD"/>
    <w:rsid w:val="00794497"/>
    <w:rsid w:val="00794FC2"/>
    <w:rsid w:val="0079505C"/>
    <w:rsid w:val="007953E8"/>
    <w:rsid w:val="00795864"/>
    <w:rsid w:val="00795BA6"/>
    <w:rsid w:val="00795E71"/>
    <w:rsid w:val="00796B49"/>
    <w:rsid w:val="00797BED"/>
    <w:rsid w:val="007A0314"/>
    <w:rsid w:val="007A09F8"/>
    <w:rsid w:val="007A1692"/>
    <w:rsid w:val="007A1839"/>
    <w:rsid w:val="007A1D2F"/>
    <w:rsid w:val="007A2425"/>
    <w:rsid w:val="007A2B09"/>
    <w:rsid w:val="007A41C4"/>
    <w:rsid w:val="007A49D2"/>
    <w:rsid w:val="007A529F"/>
    <w:rsid w:val="007A54EF"/>
    <w:rsid w:val="007A5DD8"/>
    <w:rsid w:val="007A61AF"/>
    <w:rsid w:val="007A68C8"/>
    <w:rsid w:val="007A6B83"/>
    <w:rsid w:val="007A6CD7"/>
    <w:rsid w:val="007A6EFE"/>
    <w:rsid w:val="007A735C"/>
    <w:rsid w:val="007A740C"/>
    <w:rsid w:val="007A750E"/>
    <w:rsid w:val="007A7872"/>
    <w:rsid w:val="007A7C25"/>
    <w:rsid w:val="007B06BF"/>
    <w:rsid w:val="007B0CDE"/>
    <w:rsid w:val="007B130A"/>
    <w:rsid w:val="007B1604"/>
    <w:rsid w:val="007B1E7E"/>
    <w:rsid w:val="007B3137"/>
    <w:rsid w:val="007B3495"/>
    <w:rsid w:val="007B38A3"/>
    <w:rsid w:val="007B5F64"/>
    <w:rsid w:val="007B6439"/>
    <w:rsid w:val="007B643C"/>
    <w:rsid w:val="007B644A"/>
    <w:rsid w:val="007B647D"/>
    <w:rsid w:val="007B6BBB"/>
    <w:rsid w:val="007B6F00"/>
    <w:rsid w:val="007B777A"/>
    <w:rsid w:val="007B77ED"/>
    <w:rsid w:val="007B7D2D"/>
    <w:rsid w:val="007C051D"/>
    <w:rsid w:val="007C138A"/>
    <w:rsid w:val="007C150A"/>
    <w:rsid w:val="007C1BBD"/>
    <w:rsid w:val="007C1F26"/>
    <w:rsid w:val="007C20D6"/>
    <w:rsid w:val="007C25B4"/>
    <w:rsid w:val="007C3327"/>
    <w:rsid w:val="007C3E6F"/>
    <w:rsid w:val="007C3F2C"/>
    <w:rsid w:val="007C4064"/>
    <w:rsid w:val="007C4E4A"/>
    <w:rsid w:val="007C5D5B"/>
    <w:rsid w:val="007C5E6B"/>
    <w:rsid w:val="007C5EA6"/>
    <w:rsid w:val="007C5F22"/>
    <w:rsid w:val="007C60BD"/>
    <w:rsid w:val="007C6767"/>
    <w:rsid w:val="007C6F84"/>
    <w:rsid w:val="007C7C02"/>
    <w:rsid w:val="007C7CCE"/>
    <w:rsid w:val="007D217B"/>
    <w:rsid w:val="007D2821"/>
    <w:rsid w:val="007D2B6F"/>
    <w:rsid w:val="007D2CEC"/>
    <w:rsid w:val="007D2FCC"/>
    <w:rsid w:val="007D3159"/>
    <w:rsid w:val="007D362E"/>
    <w:rsid w:val="007D3AAA"/>
    <w:rsid w:val="007D4CD8"/>
    <w:rsid w:val="007D508E"/>
    <w:rsid w:val="007D540C"/>
    <w:rsid w:val="007D592C"/>
    <w:rsid w:val="007D6181"/>
    <w:rsid w:val="007D6333"/>
    <w:rsid w:val="007D7E91"/>
    <w:rsid w:val="007E0DA4"/>
    <w:rsid w:val="007E11BA"/>
    <w:rsid w:val="007E1423"/>
    <w:rsid w:val="007E20D2"/>
    <w:rsid w:val="007E28FF"/>
    <w:rsid w:val="007E311A"/>
    <w:rsid w:val="007E3C30"/>
    <w:rsid w:val="007E3DAA"/>
    <w:rsid w:val="007E3DBA"/>
    <w:rsid w:val="007E40A4"/>
    <w:rsid w:val="007E5000"/>
    <w:rsid w:val="007E5237"/>
    <w:rsid w:val="007E52F7"/>
    <w:rsid w:val="007E5757"/>
    <w:rsid w:val="007E58CF"/>
    <w:rsid w:val="007E5E6F"/>
    <w:rsid w:val="007E6E01"/>
    <w:rsid w:val="007E6FAD"/>
    <w:rsid w:val="007E707A"/>
    <w:rsid w:val="007E71D0"/>
    <w:rsid w:val="007E787B"/>
    <w:rsid w:val="007E7E52"/>
    <w:rsid w:val="007F0D96"/>
    <w:rsid w:val="007F0FA1"/>
    <w:rsid w:val="007F13C5"/>
    <w:rsid w:val="007F1868"/>
    <w:rsid w:val="007F1A26"/>
    <w:rsid w:val="007F1CAA"/>
    <w:rsid w:val="007F1E00"/>
    <w:rsid w:val="007F268A"/>
    <w:rsid w:val="007F2B2B"/>
    <w:rsid w:val="007F37C7"/>
    <w:rsid w:val="007F3A70"/>
    <w:rsid w:val="007F4292"/>
    <w:rsid w:val="007F4344"/>
    <w:rsid w:val="007F44A5"/>
    <w:rsid w:val="007F59FD"/>
    <w:rsid w:val="007F5EF7"/>
    <w:rsid w:val="007F6BD5"/>
    <w:rsid w:val="007F6C9E"/>
    <w:rsid w:val="007F75B9"/>
    <w:rsid w:val="007F75FE"/>
    <w:rsid w:val="0080085E"/>
    <w:rsid w:val="008011BB"/>
    <w:rsid w:val="008014CB"/>
    <w:rsid w:val="008025B1"/>
    <w:rsid w:val="008026FF"/>
    <w:rsid w:val="0080352A"/>
    <w:rsid w:val="00803562"/>
    <w:rsid w:val="00803AB0"/>
    <w:rsid w:val="008042FB"/>
    <w:rsid w:val="00804C2E"/>
    <w:rsid w:val="00805A1A"/>
    <w:rsid w:val="00806CE6"/>
    <w:rsid w:val="0080722F"/>
    <w:rsid w:val="00807B4D"/>
    <w:rsid w:val="00807E00"/>
    <w:rsid w:val="00807F3F"/>
    <w:rsid w:val="00810540"/>
    <w:rsid w:val="0081057F"/>
    <w:rsid w:val="0081306E"/>
    <w:rsid w:val="008135A4"/>
    <w:rsid w:val="00813766"/>
    <w:rsid w:val="00813BE2"/>
    <w:rsid w:val="0081439A"/>
    <w:rsid w:val="00814665"/>
    <w:rsid w:val="00814820"/>
    <w:rsid w:val="00814A82"/>
    <w:rsid w:val="00814D43"/>
    <w:rsid w:val="00815310"/>
    <w:rsid w:val="00815C6B"/>
    <w:rsid w:val="008172CA"/>
    <w:rsid w:val="008206C3"/>
    <w:rsid w:val="0082122A"/>
    <w:rsid w:val="008212BB"/>
    <w:rsid w:val="008214AC"/>
    <w:rsid w:val="008215B4"/>
    <w:rsid w:val="008219CA"/>
    <w:rsid w:val="00823300"/>
    <w:rsid w:val="00824F5D"/>
    <w:rsid w:val="00824F5E"/>
    <w:rsid w:val="00824F62"/>
    <w:rsid w:val="00825D4D"/>
    <w:rsid w:val="00826707"/>
    <w:rsid w:val="00826CEC"/>
    <w:rsid w:val="008270D0"/>
    <w:rsid w:val="00827593"/>
    <w:rsid w:val="008276C6"/>
    <w:rsid w:val="008276F5"/>
    <w:rsid w:val="00827EC4"/>
    <w:rsid w:val="00827ED4"/>
    <w:rsid w:val="008303A2"/>
    <w:rsid w:val="008309BA"/>
    <w:rsid w:val="00830C26"/>
    <w:rsid w:val="008326F9"/>
    <w:rsid w:val="00832AA4"/>
    <w:rsid w:val="0083454F"/>
    <w:rsid w:val="00834673"/>
    <w:rsid w:val="00834E97"/>
    <w:rsid w:val="008351D9"/>
    <w:rsid w:val="008353FF"/>
    <w:rsid w:val="00835DEA"/>
    <w:rsid w:val="0083683D"/>
    <w:rsid w:val="00836C42"/>
    <w:rsid w:val="00837029"/>
    <w:rsid w:val="00840E97"/>
    <w:rsid w:val="008415F0"/>
    <w:rsid w:val="008419D3"/>
    <w:rsid w:val="00841AC8"/>
    <w:rsid w:val="00841CA8"/>
    <w:rsid w:val="00841F7E"/>
    <w:rsid w:val="008421FB"/>
    <w:rsid w:val="00843769"/>
    <w:rsid w:val="0084435E"/>
    <w:rsid w:val="00844D5D"/>
    <w:rsid w:val="00844D9B"/>
    <w:rsid w:val="00844F1D"/>
    <w:rsid w:val="00845192"/>
    <w:rsid w:val="0084626D"/>
    <w:rsid w:val="00846925"/>
    <w:rsid w:val="008469DF"/>
    <w:rsid w:val="00847552"/>
    <w:rsid w:val="00847D34"/>
    <w:rsid w:val="008507FC"/>
    <w:rsid w:val="00850862"/>
    <w:rsid w:val="00850941"/>
    <w:rsid w:val="00851C50"/>
    <w:rsid w:val="00851F86"/>
    <w:rsid w:val="00852030"/>
    <w:rsid w:val="00852674"/>
    <w:rsid w:val="008526E6"/>
    <w:rsid w:val="00852E23"/>
    <w:rsid w:val="00852F4D"/>
    <w:rsid w:val="00853388"/>
    <w:rsid w:val="00853453"/>
    <w:rsid w:val="008541B3"/>
    <w:rsid w:val="00854B3A"/>
    <w:rsid w:val="00855239"/>
    <w:rsid w:val="00855243"/>
    <w:rsid w:val="00855553"/>
    <w:rsid w:val="00855EA7"/>
    <w:rsid w:val="008560FA"/>
    <w:rsid w:val="0085615C"/>
    <w:rsid w:val="0085635A"/>
    <w:rsid w:val="00857276"/>
    <w:rsid w:val="008573ED"/>
    <w:rsid w:val="00860080"/>
    <w:rsid w:val="008604E8"/>
    <w:rsid w:val="00860E75"/>
    <w:rsid w:val="00861607"/>
    <w:rsid w:val="00861990"/>
    <w:rsid w:val="00861AD2"/>
    <w:rsid w:val="00861D51"/>
    <w:rsid w:val="008622E5"/>
    <w:rsid w:val="00862382"/>
    <w:rsid w:val="0086296D"/>
    <w:rsid w:val="00863A0B"/>
    <w:rsid w:val="00863C28"/>
    <w:rsid w:val="00864B5A"/>
    <w:rsid w:val="00864C6C"/>
    <w:rsid w:val="00865028"/>
    <w:rsid w:val="008653D4"/>
    <w:rsid w:val="00865B9C"/>
    <w:rsid w:val="00865C3D"/>
    <w:rsid w:val="008668DF"/>
    <w:rsid w:val="008678BB"/>
    <w:rsid w:val="00867B87"/>
    <w:rsid w:val="00870B24"/>
    <w:rsid w:val="0087172F"/>
    <w:rsid w:val="008717D1"/>
    <w:rsid w:val="00871C3D"/>
    <w:rsid w:val="00872634"/>
    <w:rsid w:val="00872C2A"/>
    <w:rsid w:val="008731E4"/>
    <w:rsid w:val="00873A18"/>
    <w:rsid w:val="00873B0B"/>
    <w:rsid w:val="008755BD"/>
    <w:rsid w:val="008775D1"/>
    <w:rsid w:val="00880052"/>
    <w:rsid w:val="00880BD2"/>
    <w:rsid w:val="00880C5F"/>
    <w:rsid w:val="00881158"/>
    <w:rsid w:val="008814DA"/>
    <w:rsid w:val="0088166D"/>
    <w:rsid w:val="00881A1A"/>
    <w:rsid w:val="00881C46"/>
    <w:rsid w:val="00882ADB"/>
    <w:rsid w:val="00882D2C"/>
    <w:rsid w:val="008834B5"/>
    <w:rsid w:val="00883DD0"/>
    <w:rsid w:val="00883E70"/>
    <w:rsid w:val="0088444E"/>
    <w:rsid w:val="0088553E"/>
    <w:rsid w:val="008855A7"/>
    <w:rsid w:val="0088610B"/>
    <w:rsid w:val="00886757"/>
    <w:rsid w:val="00886A32"/>
    <w:rsid w:val="00886C4F"/>
    <w:rsid w:val="00886F41"/>
    <w:rsid w:val="0088778A"/>
    <w:rsid w:val="00887E16"/>
    <w:rsid w:val="00890024"/>
    <w:rsid w:val="00890B0B"/>
    <w:rsid w:val="0089107D"/>
    <w:rsid w:val="008916FB"/>
    <w:rsid w:val="0089198A"/>
    <w:rsid w:val="00892D0F"/>
    <w:rsid w:val="00892DD1"/>
    <w:rsid w:val="008932A2"/>
    <w:rsid w:val="00893B41"/>
    <w:rsid w:val="00893E60"/>
    <w:rsid w:val="00894159"/>
    <w:rsid w:val="00894207"/>
    <w:rsid w:val="00895D2A"/>
    <w:rsid w:val="008961D3"/>
    <w:rsid w:val="00896629"/>
    <w:rsid w:val="0089677D"/>
    <w:rsid w:val="00896ECC"/>
    <w:rsid w:val="0089781B"/>
    <w:rsid w:val="00897A34"/>
    <w:rsid w:val="008A0B54"/>
    <w:rsid w:val="008A11ED"/>
    <w:rsid w:val="008A20B1"/>
    <w:rsid w:val="008A243A"/>
    <w:rsid w:val="008A244E"/>
    <w:rsid w:val="008A2B82"/>
    <w:rsid w:val="008A3144"/>
    <w:rsid w:val="008A4807"/>
    <w:rsid w:val="008A4EC9"/>
    <w:rsid w:val="008A5575"/>
    <w:rsid w:val="008A57BE"/>
    <w:rsid w:val="008A594C"/>
    <w:rsid w:val="008A5F60"/>
    <w:rsid w:val="008A5F80"/>
    <w:rsid w:val="008A5F8F"/>
    <w:rsid w:val="008A5FE2"/>
    <w:rsid w:val="008A6249"/>
    <w:rsid w:val="008A71E3"/>
    <w:rsid w:val="008A76A2"/>
    <w:rsid w:val="008B1CEC"/>
    <w:rsid w:val="008B1D91"/>
    <w:rsid w:val="008B29CE"/>
    <w:rsid w:val="008B31C5"/>
    <w:rsid w:val="008B339C"/>
    <w:rsid w:val="008B41C3"/>
    <w:rsid w:val="008B5541"/>
    <w:rsid w:val="008B6224"/>
    <w:rsid w:val="008B6A18"/>
    <w:rsid w:val="008B6BF1"/>
    <w:rsid w:val="008B7589"/>
    <w:rsid w:val="008B7628"/>
    <w:rsid w:val="008B7E50"/>
    <w:rsid w:val="008C09EA"/>
    <w:rsid w:val="008C0A72"/>
    <w:rsid w:val="008C1314"/>
    <w:rsid w:val="008C18DD"/>
    <w:rsid w:val="008C1931"/>
    <w:rsid w:val="008C209A"/>
    <w:rsid w:val="008C2495"/>
    <w:rsid w:val="008C2B21"/>
    <w:rsid w:val="008C2F11"/>
    <w:rsid w:val="008C3C62"/>
    <w:rsid w:val="008C494F"/>
    <w:rsid w:val="008C4DEB"/>
    <w:rsid w:val="008C6211"/>
    <w:rsid w:val="008C7291"/>
    <w:rsid w:val="008C749F"/>
    <w:rsid w:val="008D0848"/>
    <w:rsid w:val="008D0AFF"/>
    <w:rsid w:val="008D1AAB"/>
    <w:rsid w:val="008D3170"/>
    <w:rsid w:val="008D336B"/>
    <w:rsid w:val="008D3C0A"/>
    <w:rsid w:val="008D43EF"/>
    <w:rsid w:val="008D5AF7"/>
    <w:rsid w:val="008D5D96"/>
    <w:rsid w:val="008D6515"/>
    <w:rsid w:val="008D67AE"/>
    <w:rsid w:val="008D6C0F"/>
    <w:rsid w:val="008D6DD7"/>
    <w:rsid w:val="008D6E0F"/>
    <w:rsid w:val="008D6FA5"/>
    <w:rsid w:val="008D7442"/>
    <w:rsid w:val="008D77DF"/>
    <w:rsid w:val="008E010A"/>
    <w:rsid w:val="008E03C3"/>
    <w:rsid w:val="008E05B0"/>
    <w:rsid w:val="008E05C1"/>
    <w:rsid w:val="008E06C7"/>
    <w:rsid w:val="008E12CC"/>
    <w:rsid w:val="008E1446"/>
    <w:rsid w:val="008E2820"/>
    <w:rsid w:val="008E2BCA"/>
    <w:rsid w:val="008E324C"/>
    <w:rsid w:val="008E3614"/>
    <w:rsid w:val="008E3C85"/>
    <w:rsid w:val="008E3C8F"/>
    <w:rsid w:val="008E482E"/>
    <w:rsid w:val="008E4C7D"/>
    <w:rsid w:val="008E4E16"/>
    <w:rsid w:val="008E51DD"/>
    <w:rsid w:val="008E5F14"/>
    <w:rsid w:val="008E68DD"/>
    <w:rsid w:val="008E750A"/>
    <w:rsid w:val="008E76C7"/>
    <w:rsid w:val="008F053C"/>
    <w:rsid w:val="008F0C1E"/>
    <w:rsid w:val="008F0FDB"/>
    <w:rsid w:val="008F12F0"/>
    <w:rsid w:val="008F1A53"/>
    <w:rsid w:val="008F1E8E"/>
    <w:rsid w:val="008F2097"/>
    <w:rsid w:val="008F2233"/>
    <w:rsid w:val="008F22CF"/>
    <w:rsid w:val="008F27ED"/>
    <w:rsid w:val="008F34DF"/>
    <w:rsid w:val="008F35FB"/>
    <w:rsid w:val="008F4333"/>
    <w:rsid w:val="008F4972"/>
    <w:rsid w:val="008F4BF3"/>
    <w:rsid w:val="008F4C1A"/>
    <w:rsid w:val="008F4EE9"/>
    <w:rsid w:val="008F589D"/>
    <w:rsid w:val="008F5A26"/>
    <w:rsid w:val="008F6858"/>
    <w:rsid w:val="008F68C9"/>
    <w:rsid w:val="008F6BD7"/>
    <w:rsid w:val="008F7A4E"/>
    <w:rsid w:val="008F7E6B"/>
    <w:rsid w:val="00900050"/>
    <w:rsid w:val="009000A8"/>
    <w:rsid w:val="00900307"/>
    <w:rsid w:val="00900E92"/>
    <w:rsid w:val="00901192"/>
    <w:rsid w:val="009018EF"/>
    <w:rsid w:val="0090294D"/>
    <w:rsid w:val="00902B3C"/>
    <w:rsid w:val="00902BD9"/>
    <w:rsid w:val="009035EB"/>
    <w:rsid w:val="00903B7A"/>
    <w:rsid w:val="0090461B"/>
    <w:rsid w:val="00904777"/>
    <w:rsid w:val="00904960"/>
    <w:rsid w:val="00904B5C"/>
    <w:rsid w:val="00905964"/>
    <w:rsid w:val="00905980"/>
    <w:rsid w:val="00905D80"/>
    <w:rsid w:val="009066AA"/>
    <w:rsid w:val="00906785"/>
    <w:rsid w:val="00907593"/>
    <w:rsid w:val="0090787C"/>
    <w:rsid w:val="00911CBD"/>
    <w:rsid w:val="00911DEC"/>
    <w:rsid w:val="009122A8"/>
    <w:rsid w:val="00912BE6"/>
    <w:rsid w:val="009132AE"/>
    <w:rsid w:val="00913480"/>
    <w:rsid w:val="009135A2"/>
    <w:rsid w:val="00913A01"/>
    <w:rsid w:val="009143D2"/>
    <w:rsid w:val="0091454F"/>
    <w:rsid w:val="00914CC3"/>
    <w:rsid w:val="00914E63"/>
    <w:rsid w:val="00915BED"/>
    <w:rsid w:val="00915E0F"/>
    <w:rsid w:val="00915E31"/>
    <w:rsid w:val="00916C1F"/>
    <w:rsid w:val="00917B4B"/>
    <w:rsid w:val="00917DC6"/>
    <w:rsid w:val="0092036E"/>
    <w:rsid w:val="00920930"/>
    <w:rsid w:val="00920D69"/>
    <w:rsid w:val="00921014"/>
    <w:rsid w:val="00921D19"/>
    <w:rsid w:val="00921F0C"/>
    <w:rsid w:val="009221C0"/>
    <w:rsid w:val="00922F22"/>
    <w:rsid w:val="009236A9"/>
    <w:rsid w:val="0092395A"/>
    <w:rsid w:val="00923A91"/>
    <w:rsid w:val="00923C3A"/>
    <w:rsid w:val="00924173"/>
    <w:rsid w:val="009247C0"/>
    <w:rsid w:val="00924C6F"/>
    <w:rsid w:val="00924E9F"/>
    <w:rsid w:val="009260BA"/>
    <w:rsid w:val="009263F6"/>
    <w:rsid w:val="00926713"/>
    <w:rsid w:val="00927161"/>
    <w:rsid w:val="00930C17"/>
    <w:rsid w:val="00930EAC"/>
    <w:rsid w:val="00930FDD"/>
    <w:rsid w:val="00932734"/>
    <w:rsid w:val="00933071"/>
    <w:rsid w:val="00933884"/>
    <w:rsid w:val="00933900"/>
    <w:rsid w:val="00934C63"/>
    <w:rsid w:val="00935800"/>
    <w:rsid w:val="00935A3C"/>
    <w:rsid w:val="009368F6"/>
    <w:rsid w:val="00936ABB"/>
    <w:rsid w:val="00937287"/>
    <w:rsid w:val="00937616"/>
    <w:rsid w:val="00937B4E"/>
    <w:rsid w:val="00937ECE"/>
    <w:rsid w:val="00940034"/>
    <w:rsid w:val="00941E41"/>
    <w:rsid w:val="0094244A"/>
    <w:rsid w:val="009424E2"/>
    <w:rsid w:val="009426C1"/>
    <w:rsid w:val="00942AE9"/>
    <w:rsid w:val="00943556"/>
    <w:rsid w:val="0094490C"/>
    <w:rsid w:val="009459D9"/>
    <w:rsid w:val="009468DA"/>
    <w:rsid w:val="00946A15"/>
    <w:rsid w:val="00946C9E"/>
    <w:rsid w:val="00947246"/>
    <w:rsid w:val="009474B0"/>
    <w:rsid w:val="00947C72"/>
    <w:rsid w:val="009504FE"/>
    <w:rsid w:val="0095057C"/>
    <w:rsid w:val="00950611"/>
    <w:rsid w:val="0095066F"/>
    <w:rsid w:val="0095090C"/>
    <w:rsid w:val="00951646"/>
    <w:rsid w:val="00952446"/>
    <w:rsid w:val="009529D4"/>
    <w:rsid w:val="00952B6F"/>
    <w:rsid w:val="00952CA8"/>
    <w:rsid w:val="00952DFB"/>
    <w:rsid w:val="00953310"/>
    <w:rsid w:val="009534B4"/>
    <w:rsid w:val="009535EE"/>
    <w:rsid w:val="0095367B"/>
    <w:rsid w:val="0095404C"/>
    <w:rsid w:val="009549BC"/>
    <w:rsid w:val="0095552C"/>
    <w:rsid w:val="00956092"/>
    <w:rsid w:val="0095650B"/>
    <w:rsid w:val="0095710B"/>
    <w:rsid w:val="00957342"/>
    <w:rsid w:val="00957385"/>
    <w:rsid w:val="009576E7"/>
    <w:rsid w:val="00957C98"/>
    <w:rsid w:val="00957F2C"/>
    <w:rsid w:val="00961168"/>
    <w:rsid w:val="009616FB"/>
    <w:rsid w:val="00962770"/>
    <w:rsid w:val="009639FF"/>
    <w:rsid w:val="00963BCB"/>
    <w:rsid w:val="00963CF4"/>
    <w:rsid w:val="0096413B"/>
    <w:rsid w:val="009642CF"/>
    <w:rsid w:val="009643BE"/>
    <w:rsid w:val="0096457A"/>
    <w:rsid w:val="00965548"/>
    <w:rsid w:val="009659E5"/>
    <w:rsid w:val="009660AD"/>
    <w:rsid w:val="0096719D"/>
    <w:rsid w:val="00967677"/>
    <w:rsid w:val="00967AD4"/>
    <w:rsid w:val="00967CD4"/>
    <w:rsid w:val="0097035B"/>
    <w:rsid w:val="0097039F"/>
    <w:rsid w:val="009706BA"/>
    <w:rsid w:val="009709CF"/>
    <w:rsid w:val="00970E35"/>
    <w:rsid w:val="00971237"/>
    <w:rsid w:val="00971773"/>
    <w:rsid w:val="00973247"/>
    <w:rsid w:val="009733AE"/>
    <w:rsid w:val="009737EF"/>
    <w:rsid w:val="00973F3D"/>
    <w:rsid w:val="0097433B"/>
    <w:rsid w:val="0097538E"/>
    <w:rsid w:val="0097590D"/>
    <w:rsid w:val="0097598B"/>
    <w:rsid w:val="00975B7B"/>
    <w:rsid w:val="00975EA2"/>
    <w:rsid w:val="00976CA6"/>
    <w:rsid w:val="00977C5B"/>
    <w:rsid w:val="00977CEC"/>
    <w:rsid w:val="00980494"/>
    <w:rsid w:val="00981334"/>
    <w:rsid w:val="00981714"/>
    <w:rsid w:val="00981763"/>
    <w:rsid w:val="00981889"/>
    <w:rsid w:val="009825FD"/>
    <w:rsid w:val="00982770"/>
    <w:rsid w:val="00983A61"/>
    <w:rsid w:val="0098403B"/>
    <w:rsid w:val="0098406F"/>
    <w:rsid w:val="00984A96"/>
    <w:rsid w:val="00985AA1"/>
    <w:rsid w:val="00986822"/>
    <w:rsid w:val="00986CD7"/>
    <w:rsid w:val="0098787C"/>
    <w:rsid w:val="009879C7"/>
    <w:rsid w:val="00987EE6"/>
    <w:rsid w:val="009906DB"/>
    <w:rsid w:val="0099122A"/>
    <w:rsid w:val="00991CAE"/>
    <w:rsid w:val="00991D14"/>
    <w:rsid w:val="00991DD6"/>
    <w:rsid w:val="00991F0A"/>
    <w:rsid w:val="009921AF"/>
    <w:rsid w:val="009928F7"/>
    <w:rsid w:val="00992BD3"/>
    <w:rsid w:val="00992C22"/>
    <w:rsid w:val="009939DD"/>
    <w:rsid w:val="0099409B"/>
    <w:rsid w:val="009947B8"/>
    <w:rsid w:val="0099496E"/>
    <w:rsid w:val="00994F89"/>
    <w:rsid w:val="00995EEC"/>
    <w:rsid w:val="00996085"/>
    <w:rsid w:val="0099654D"/>
    <w:rsid w:val="00997A93"/>
    <w:rsid w:val="00997B16"/>
    <w:rsid w:val="009A0F74"/>
    <w:rsid w:val="009A1367"/>
    <w:rsid w:val="009A1543"/>
    <w:rsid w:val="009A1CBA"/>
    <w:rsid w:val="009A1F00"/>
    <w:rsid w:val="009A26FA"/>
    <w:rsid w:val="009A2AB3"/>
    <w:rsid w:val="009A2E34"/>
    <w:rsid w:val="009A2EC5"/>
    <w:rsid w:val="009A3641"/>
    <w:rsid w:val="009A39EF"/>
    <w:rsid w:val="009A4056"/>
    <w:rsid w:val="009A43BE"/>
    <w:rsid w:val="009A44C1"/>
    <w:rsid w:val="009A4648"/>
    <w:rsid w:val="009A6BC6"/>
    <w:rsid w:val="009A6E4B"/>
    <w:rsid w:val="009A75A7"/>
    <w:rsid w:val="009A7FA9"/>
    <w:rsid w:val="009B0692"/>
    <w:rsid w:val="009B0E75"/>
    <w:rsid w:val="009B159B"/>
    <w:rsid w:val="009B34F9"/>
    <w:rsid w:val="009B37F9"/>
    <w:rsid w:val="009B3A20"/>
    <w:rsid w:val="009B3C36"/>
    <w:rsid w:val="009B4133"/>
    <w:rsid w:val="009B4320"/>
    <w:rsid w:val="009B4386"/>
    <w:rsid w:val="009B5049"/>
    <w:rsid w:val="009B54B4"/>
    <w:rsid w:val="009B5686"/>
    <w:rsid w:val="009B606A"/>
    <w:rsid w:val="009B73C4"/>
    <w:rsid w:val="009B7614"/>
    <w:rsid w:val="009B7933"/>
    <w:rsid w:val="009B7C47"/>
    <w:rsid w:val="009B7E38"/>
    <w:rsid w:val="009C0268"/>
    <w:rsid w:val="009C02D4"/>
    <w:rsid w:val="009C06F0"/>
    <w:rsid w:val="009C2CF5"/>
    <w:rsid w:val="009C3C68"/>
    <w:rsid w:val="009C45E4"/>
    <w:rsid w:val="009C4A37"/>
    <w:rsid w:val="009C4B18"/>
    <w:rsid w:val="009C542E"/>
    <w:rsid w:val="009C5CE5"/>
    <w:rsid w:val="009C637C"/>
    <w:rsid w:val="009C63E1"/>
    <w:rsid w:val="009C7DC9"/>
    <w:rsid w:val="009C7ED6"/>
    <w:rsid w:val="009D00DB"/>
    <w:rsid w:val="009D021F"/>
    <w:rsid w:val="009D0930"/>
    <w:rsid w:val="009D20AC"/>
    <w:rsid w:val="009D2521"/>
    <w:rsid w:val="009D2BAB"/>
    <w:rsid w:val="009D2BB6"/>
    <w:rsid w:val="009D2D48"/>
    <w:rsid w:val="009D3D28"/>
    <w:rsid w:val="009D3E32"/>
    <w:rsid w:val="009D46DD"/>
    <w:rsid w:val="009D55D3"/>
    <w:rsid w:val="009D58F2"/>
    <w:rsid w:val="009D5B6F"/>
    <w:rsid w:val="009D5DFF"/>
    <w:rsid w:val="009D6599"/>
    <w:rsid w:val="009D6648"/>
    <w:rsid w:val="009D6B0F"/>
    <w:rsid w:val="009D7169"/>
    <w:rsid w:val="009D721F"/>
    <w:rsid w:val="009E1890"/>
    <w:rsid w:val="009E207A"/>
    <w:rsid w:val="009E2390"/>
    <w:rsid w:val="009E23F4"/>
    <w:rsid w:val="009E2A0B"/>
    <w:rsid w:val="009E3363"/>
    <w:rsid w:val="009E3913"/>
    <w:rsid w:val="009E3DF3"/>
    <w:rsid w:val="009E41D2"/>
    <w:rsid w:val="009E4ABA"/>
    <w:rsid w:val="009E4C4A"/>
    <w:rsid w:val="009E4EAC"/>
    <w:rsid w:val="009E5D76"/>
    <w:rsid w:val="009E6801"/>
    <w:rsid w:val="009E6B14"/>
    <w:rsid w:val="009E6C10"/>
    <w:rsid w:val="009E7124"/>
    <w:rsid w:val="009E71F1"/>
    <w:rsid w:val="009E768C"/>
    <w:rsid w:val="009E7869"/>
    <w:rsid w:val="009F03CA"/>
    <w:rsid w:val="009F0870"/>
    <w:rsid w:val="009F0FFB"/>
    <w:rsid w:val="009F1A99"/>
    <w:rsid w:val="009F21A2"/>
    <w:rsid w:val="009F2F49"/>
    <w:rsid w:val="009F3581"/>
    <w:rsid w:val="009F35B2"/>
    <w:rsid w:val="009F35E9"/>
    <w:rsid w:val="009F3C99"/>
    <w:rsid w:val="009F4D8D"/>
    <w:rsid w:val="009F5248"/>
    <w:rsid w:val="009F572D"/>
    <w:rsid w:val="009F5A43"/>
    <w:rsid w:val="009F5ADD"/>
    <w:rsid w:val="009F5B15"/>
    <w:rsid w:val="009F5D03"/>
    <w:rsid w:val="009F6392"/>
    <w:rsid w:val="009F654F"/>
    <w:rsid w:val="009F65F3"/>
    <w:rsid w:val="009F733F"/>
    <w:rsid w:val="009F751F"/>
    <w:rsid w:val="009F75B0"/>
    <w:rsid w:val="00A01782"/>
    <w:rsid w:val="00A019BC"/>
    <w:rsid w:val="00A01E16"/>
    <w:rsid w:val="00A01E55"/>
    <w:rsid w:val="00A02A5C"/>
    <w:rsid w:val="00A02A93"/>
    <w:rsid w:val="00A04BF0"/>
    <w:rsid w:val="00A04C0C"/>
    <w:rsid w:val="00A05260"/>
    <w:rsid w:val="00A054A2"/>
    <w:rsid w:val="00A064C2"/>
    <w:rsid w:val="00A06FCF"/>
    <w:rsid w:val="00A07691"/>
    <w:rsid w:val="00A07721"/>
    <w:rsid w:val="00A07B0C"/>
    <w:rsid w:val="00A100D1"/>
    <w:rsid w:val="00A10685"/>
    <w:rsid w:val="00A109B2"/>
    <w:rsid w:val="00A116EE"/>
    <w:rsid w:val="00A11886"/>
    <w:rsid w:val="00A11952"/>
    <w:rsid w:val="00A1290A"/>
    <w:rsid w:val="00A13711"/>
    <w:rsid w:val="00A13F5E"/>
    <w:rsid w:val="00A148A2"/>
    <w:rsid w:val="00A149C5"/>
    <w:rsid w:val="00A150F3"/>
    <w:rsid w:val="00A15D67"/>
    <w:rsid w:val="00A1618E"/>
    <w:rsid w:val="00A16536"/>
    <w:rsid w:val="00A16BDB"/>
    <w:rsid w:val="00A17333"/>
    <w:rsid w:val="00A20015"/>
    <w:rsid w:val="00A20882"/>
    <w:rsid w:val="00A209C7"/>
    <w:rsid w:val="00A20C41"/>
    <w:rsid w:val="00A211EB"/>
    <w:rsid w:val="00A21889"/>
    <w:rsid w:val="00A218D0"/>
    <w:rsid w:val="00A224D5"/>
    <w:rsid w:val="00A2261D"/>
    <w:rsid w:val="00A226DD"/>
    <w:rsid w:val="00A2364B"/>
    <w:rsid w:val="00A2432C"/>
    <w:rsid w:val="00A24532"/>
    <w:rsid w:val="00A249EE"/>
    <w:rsid w:val="00A253A2"/>
    <w:rsid w:val="00A254A6"/>
    <w:rsid w:val="00A25966"/>
    <w:rsid w:val="00A25F20"/>
    <w:rsid w:val="00A261CA"/>
    <w:rsid w:val="00A262F6"/>
    <w:rsid w:val="00A26706"/>
    <w:rsid w:val="00A2738D"/>
    <w:rsid w:val="00A2789C"/>
    <w:rsid w:val="00A278E0"/>
    <w:rsid w:val="00A27F20"/>
    <w:rsid w:val="00A303BC"/>
    <w:rsid w:val="00A307AD"/>
    <w:rsid w:val="00A3119F"/>
    <w:rsid w:val="00A314CE"/>
    <w:rsid w:val="00A31B18"/>
    <w:rsid w:val="00A31DB1"/>
    <w:rsid w:val="00A332E9"/>
    <w:rsid w:val="00A3418C"/>
    <w:rsid w:val="00A34582"/>
    <w:rsid w:val="00A35C7B"/>
    <w:rsid w:val="00A3672B"/>
    <w:rsid w:val="00A36C60"/>
    <w:rsid w:val="00A371EA"/>
    <w:rsid w:val="00A40022"/>
    <w:rsid w:val="00A40D46"/>
    <w:rsid w:val="00A40D8E"/>
    <w:rsid w:val="00A40DE5"/>
    <w:rsid w:val="00A41861"/>
    <w:rsid w:val="00A42019"/>
    <w:rsid w:val="00A42BEA"/>
    <w:rsid w:val="00A430ED"/>
    <w:rsid w:val="00A43287"/>
    <w:rsid w:val="00A432A9"/>
    <w:rsid w:val="00A43A73"/>
    <w:rsid w:val="00A43C1F"/>
    <w:rsid w:val="00A447B7"/>
    <w:rsid w:val="00A448CD"/>
    <w:rsid w:val="00A44D45"/>
    <w:rsid w:val="00A451E0"/>
    <w:rsid w:val="00A453C8"/>
    <w:rsid w:val="00A45566"/>
    <w:rsid w:val="00A45598"/>
    <w:rsid w:val="00A45966"/>
    <w:rsid w:val="00A46ACB"/>
    <w:rsid w:val="00A47CB7"/>
    <w:rsid w:val="00A47EB9"/>
    <w:rsid w:val="00A501B5"/>
    <w:rsid w:val="00A50FD6"/>
    <w:rsid w:val="00A51B18"/>
    <w:rsid w:val="00A51FBC"/>
    <w:rsid w:val="00A5227F"/>
    <w:rsid w:val="00A52326"/>
    <w:rsid w:val="00A52A67"/>
    <w:rsid w:val="00A5351C"/>
    <w:rsid w:val="00A535F4"/>
    <w:rsid w:val="00A53604"/>
    <w:rsid w:val="00A54159"/>
    <w:rsid w:val="00A543CC"/>
    <w:rsid w:val="00A54734"/>
    <w:rsid w:val="00A55F07"/>
    <w:rsid w:val="00A56CC1"/>
    <w:rsid w:val="00A56FB1"/>
    <w:rsid w:val="00A576EA"/>
    <w:rsid w:val="00A60586"/>
    <w:rsid w:val="00A60956"/>
    <w:rsid w:val="00A60A20"/>
    <w:rsid w:val="00A612F7"/>
    <w:rsid w:val="00A62055"/>
    <w:rsid w:val="00A62268"/>
    <w:rsid w:val="00A628A3"/>
    <w:rsid w:val="00A63D03"/>
    <w:rsid w:val="00A64799"/>
    <w:rsid w:val="00A64CA7"/>
    <w:rsid w:val="00A6540A"/>
    <w:rsid w:val="00A65951"/>
    <w:rsid w:val="00A66119"/>
    <w:rsid w:val="00A66183"/>
    <w:rsid w:val="00A66222"/>
    <w:rsid w:val="00A66637"/>
    <w:rsid w:val="00A66AFD"/>
    <w:rsid w:val="00A66C8D"/>
    <w:rsid w:val="00A67A73"/>
    <w:rsid w:val="00A707B4"/>
    <w:rsid w:val="00A70FC1"/>
    <w:rsid w:val="00A713EE"/>
    <w:rsid w:val="00A719BB"/>
    <w:rsid w:val="00A71ADB"/>
    <w:rsid w:val="00A71E93"/>
    <w:rsid w:val="00A72BF5"/>
    <w:rsid w:val="00A7455B"/>
    <w:rsid w:val="00A748F7"/>
    <w:rsid w:val="00A74A5A"/>
    <w:rsid w:val="00A74DF8"/>
    <w:rsid w:val="00A758D6"/>
    <w:rsid w:val="00A763FC"/>
    <w:rsid w:val="00A76FB2"/>
    <w:rsid w:val="00A77D0C"/>
    <w:rsid w:val="00A80B99"/>
    <w:rsid w:val="00A811C6"/>
    <w:rsid w:val="00A8155E"/>
    <w:rsid w:val="00A81D74"/>
    <w:rsid w:val="00A8243A"/>
    <w:rsid w:val="00A83669"/>
    <w:rsid w:val="00A839AA"/>
    <w:rsid w:val="00A83B56"/>
    <w:rsid w:val="00A83F18"/>
    <w:rsid w:val="00A84586"/>
    <w:rsid w:val="00A84C26"/>
    <w:rsid w:val="00A84D68"/>
    <w:rsid w:val="00A84EA7"/>
    <w:rsid w:val="00A854A4"/>
    <w:rsid w:val="00A866F6"/>
    <w:rsid w:val="00A86CB7"/>
    <w:rsid w:val="00A8702B"/>
    <w:rsid w:val="00A87311"/>
    <w:rsid w:val="00A87514"/>
    <w:rsid w:val="00A87F1A"/>
    <w:rsid w:val="00A87F7F"/>
    <w:rsid w:val="00A9014E"/>
    <w:rsid w:val="00A90A53"/>
    <w:rsid w:val="00A913E2"/>
    <w:rsid w:val="00A91EE3"/>
    <w:rsid w:val="00A9284E"/>
    <w:rsid w:val="00A92D6E"/>
    <w:rsid w:val="00A932F3"/>
    <w:rsid w:val="00A9419E"/>
    <w:rsid w:val="00A94782"/>
    <w:rsid w:val="00A948F3"/>
    <w:rsid w:val="00A94CBB"/>
    <w:rsid w:val="00A9536B"/>
    <w:rsid w:val="00A95AD2"/>
    <w:rsid w:val="00A9681A"/>
    <w:rsid w:val="00A96826"/>
    <w:rsid w:val="00A968AD"/>
    <w:rsid w:val="00A97A9D"/>
    <w:rsid w:val="00AA0572"/>
    <w:rsid w:val="00AA1085"/>
    <w:rsid w:val="00AA1672"/>
    <w:rsid w:val="00AA260F"/>
    <w:rsid w:val="00AA267A"/>
    <w:rsid w:val="00AA296F"/>
    <w:rsid w:val="00AA2EF7"/>
    <w:rsid w:val="00AA3043"/>
    <w:rsid w:val="00AA48F0"/>
    <w:rsid w:val="00AA4A0C"/>
    <w:rsid w:val="00AA5435"/>
    <w:rsid w:val="00AA567C"/>
    <w:rsid w:val="00AA5C67"/>
    <w:rsid w:val="00AA5FB8"/>
    <w:rsid w:val="00AA6816"/>
    <w:rsid w:val="00AA6B3C"/>
    <w:rsid w:val="00AA7102"/>
    <w:rsid w:val="00AA72B3"/>
    <w:rsid w:val="00AA76BE"/>
    <w:rsid w:val="00AA78FD"/>
    <w:rsid w:val="00AB0255"/>
    <w:rsid w:val="00AB027D"/>
    <w:rsid w:val="00AB063C"/>
    <w:rsid w:val="00AB0737"/>
    <w:rsid w:val="00AB0ABC"/>
    <w:rsid w:val="00AB173B"/>
    <w:rsid w:val="00AB1E18"/>
    <w:rsid w:val="00AB294F"/>
    <w:rsid w:val="00AB29A8"/>
    <w:rsid w:val="00AB2CAB"/>
    <w:rsid w:val="00AB2E4E"/>
    <w:rsid w:val="00AB3115"/>
    <w:rsid w:val="00AB355C"/>
    <w:rsid w:val="00AB35FA"/>
    <w:rsid w:val="00AB471B"/>
    <w:rsid w:val="00AB473D"/>
    <w:rsid w:val="00AB4A1B"/>
    <w:rsid w:val="00AB4C50"/>
    <w:rsid w:val="00AB4E91"/>
    <w:rsid w:val="00AB6333"/>
    <w:rsid w:val="00AB64E9"/>
    <w:rsid w:val="00AB6B8D"/>
    <w:rsid w:val="00AB6BB9"/>
    <w:rsid w:val="00AB6D35"/>
    <w:rsid w:val="00AB6F9A"/>
    <w:rsid w:val="00AB7C0C"/>
    <w:rsid w:val="00AB7DEB"/>
    <w:rsid w:val="00AC049B"/>
    <w:rsid w:val="00AC0659"/>
    <w:rsid w:val="00AC089D"/>
    <w:rsid w:val="00AC0E03"/>
    <w:rsid w:val="00AC0E2C"/>
    <w:rsid w:val="00AC1DD2"/>
    <w:rsid w:val="00AC2BA5"/>
    <w:rsid w:val="00AC4FFE"/>
    <w:rsid w:val="00AC51AA"/>
    <w:rsid w:val="00AC52EA"/>
    <w:rsid w:val="00AC55B9"/>
    <w:rsid w:val="00AC5647"/>
    <w:rsid w:val="00AC5D38"/>
    <w:rsid w:val="00AC5EF1"/>
    <w:rsid w:val="00AC63B9"/>
    <w:rsid w:val="00AC6B83"/>
    <w:rsid w:val="00AC6C64"/>
    <w:rsid w:val="00AC6E47"/>
    <w:rsid w:val="00AC7002"/>
    <w:rsid w:val="00AC73C4"/>
    <w:rsid w:val="00AD0BDF"/>
    <w:rsid w:val="00AD0D14"/>
    <w:rsid w:val="00AD0D5D"/>
    <w:rsid w:val="00AD1AC8"/>
    <w:rsid w:val="00AD26FB"/>
    <w:rsid w:val="00AD2CE3"/>
    <w:rsid w:val="00AD3156"/>
    <w:rsid w:val="00AD39E7"/>
    <w:rsid w:val="00AD45E9"/>
    <w:rsid w:val="00AD45F5"/>
    <w:rsid w:val="00AD4780"/>
    <w:rsid w:val="00AD49C0"/>
    <w:rsid w:val="00AD49CD"/>
    <w:rsid w:val="00AD4C27"/>
    <w:rsid w:val="00AD5012"/>
    <w:rsid w:val="00AD5984"/>
    <w:rsid w:val="00AD5C3A"/>
    <w:rsid w:val="00AD6946"/>
    <w:rsid w:val="00AD7110"/>
    <w:rsid w:val="00AD7391"/>
    <w:rsid w:val="00AD781E"/>
    <w:rsid w:val="00AD7EAC"/>
    <w:rsid w:val="00AE0FC0"/>
    <w:rsid w:val="00AE18E2"/>
    <w:rsid w:val="00AE19F5"/>
    <w:rsid w:val="00AE28C5"/>
    <w:rsid w:val="00AE2932"/>
    <w:rsid w:val="00AE2CBA"/>
    <w:rsid w:val="00AE3130"/>
    <w:rsid w:val="00AE3231"/>
    <w:rsid w:val="00AE3710"/>
    <w:rsid w:val="00AE3B1D"/>
    <w:rsid w:val="00AE3E4E"/>
    <w:rsid w:val="00AE47EE"/>
    <w:rsid w:val="00AE495E"/>
    <w:rsid w:val="00AE4BB2"/>
    <w:rsid w:val="00AE5191"/>
    <w:rsid w:val="00AE5275"/>
    <w:rsid w:val="00AE5815"/>
    <w:rsid w:val="00AE58A0"/>
    <w:rsid w:val="00AE6D18"/>
    <w:rsid w:val="00AE78F4"/>
    <w:rsid w:val="00AF014E"/>
    <w:rsid w:val="00AF04BE"/>
    <w:rsid w:val="00AF05B1"/>
    <w:rsid w:val="00AF0701"/>
    <w:rsid w:val="00AF17D9"/>
    <w:rsid w:val="00AF24BE"/>
    <w:rsid w:val="00AF2AD0"/>
    <w:rsid w:val="00AF3A51"/>
    <w:rsid w:val="00AF3BDA"/>
    <w:rsid w:val="00AF3DCA"/>
    <w:rsid w:val="00AF41D0"/>
    <w:rsid w:val="00AF6480"/>
    <w:rsid w:val="00AF6E22"/>
    <w:rsid w:val="00AF7717"/>
    <w:rsid w:val="00B00228"/>
    <w:rsid w:val="00B00A51"/>
    <w:rsid w:val="00B01D1E"/>
    <w:rsid w:val="00B02198"/>
    <w:rsid w:val="00B02CCE"/>
    <w:rsid w:val="00B02ECF"/>
    <w:rsid w:val="00B0324B"/>
    <w:rsid w:val="00B03298"/>
    <w:rsid w:val="00B0337D"/>
    <w:rsid w:val="00B03D4D"/>
    <w:rsid w:val="00B0433D"/>
    <w:rsid w:val="00B054F4"/>
    <w:rsid w:val="00B0553D"/>
    <w:rsid w:val="00B059B3"/>
    <w:rsid w:val="00B063FB"/>
    <w:rsid w:val="00B066A5"/>
    <w:rsid w:val="00B1008A"/>
    <w:rsid w:val="00B109CD"/>
    <w:rsid w:val="00B10E55"/>
    <w:rsid w:val="00B11164"/>
    <w:rsid w:val="00B11430"/>
    <w:rsid w:val="00B121A4"/>
    <w:rsid w:val="00B12866"/>
    <w:rsid w:val="00B12EFF"/>
    <w:rsid w:val="00B132EF"/>
    <w:rsid w:val="00B1407B"/>
    <w:rsid w:val="00B14E52"/>
    <w:rsid w:val="00B15063"/>
    <w:rsid w:val="00B1583F"/>
    <w:rsid w:val="00B16495"/>
    <w:rsid w:val="00B171D4"/>
    <w:rsid w:val="00B17F23"/>
    <w:rsid w:val="00B17FD4"/>
    <w:rsid w:val="00B20CDB"/>
    <w:rsid w:val="00B2168E"/>
    <w:rsid w:val="00B21F20"/>
    <w:rsid w:val="00B22136"/>
    <w:rsid w:val="00B22650"/>
    <w:rsid w:val="00B22694"/>
    <w:rsid w:val="00B22D0D"/>
    <w:rsid w:val="00B22DDD"/>
    <w:rsid w:val="00B24039"/>
    <w:rsid w:val="00B2501B"/>
    <w:rsid w:val="00B250EC"/>
    <w:rsid w:val="00B2628F"/>
    <w:rsid w:val="00B26838"/>
    <w:rsid w:val="00B269BD"/>
    <w:rsid w:val="00B309C4"/>
    <w:rsid w:val="00B310A6"/>
    <w:rsid w:val="00B31156"/>
    <w:rsid w:val="00B3165E"/>
    <w:rsid w:val="00B32304"/>
    <w:rsid w:val="00B32A4D"/>
    <w:rsid w:val="00B334EC"/>
    <w:rsid w:val="00B33BED"/>
    <w:rsid w:val="00B33E0F"/>
    <w:rsid w:val="00B35536"/>
    <w:rsid w:val="00B365CF"/>
    <w:rsid w:val="00B371BA"/>
    <w:rsid w:val="00B40453"/>
    <w:rsid w:val="00B40567"/>
    <w:rsid w:val="00B41635"/>
    <w:rsid w:val="00B41755"/>
    <w:rsid w:val="00B42022"/>
    <w:rsid w:val="00B42821"/>
    <w:rsid w:val="00B4332A"/>
    <w:rsid w:val="00B4339B"/>
    <w:rsid w:val="00B4366F"/>
    <w:rsid w:val="00B43BF7"/>
    <w:rsid w:val="00B43D3B"/>
    <w:rsid w:val="00B444F9"/>
    <w:rsid w:val="00B453EF"/>
    <w:rsid w:val="00B46AD3"/>
    <w:rsid w:val="00B46C2B"/>
    <w:rsid w:val="00B46FC8"/>
    <w:rsid w:val="00B47BB8"/>
    <w:rsid w:val="00B50BC6"/>
    <w:rsid w:val="00B51174"/>
    <w:rsid w:val="00B51F2F"/>
    <w:rsid w:val="00B5251A"/>
    <w:rsid w:val="00B52E62"/>
    <w:rsid w:val="00B5372F"/>
    <w:rsid w:val="00B5384E"/>
    <w:rsid w:val="00B53ED1"/>
    <w:rsid w:val="00B542E3"/>
    <w:rsid w:val="00B553CF"/>
    <w:rsid w:val="00B55480"/>
    <w:rsid w:val="00B55706"/>
    <w:rsid w:val="00B5599D"/>
    <w:rsid w:val="00B57649"/>
    <w:rsid w:val="00B57DCE"/>
    <w:rsid w:val="00B57FEE"/>
    <w:rsid w:val="00B6082B"/>
    <w:rsid w:val="00B60BB4"/>
    <w:rsid w:val="00B61856"/>
    <w:rsid w:val="00B62913"/>
    <w:rsid w:val="00B62C8B"/>
    <w:rsid w:val="00B63FF8"/>
    <w:rsid w:val="00B64055"/>
    <w:rsid w:val="00B6439F"/>
    <w:rsid w:val="00B643A8"/>
    <w:rsid w:val="00B6453A"/>
    <w:rsid w:val="00B645E9"/>
    <w:rsid w:val="00B647D9"/>
    <w:rsid w:val="00B65143"/>
    <w:rsid w:val="00B65425"/>
    <w:rsid w:val="00B65A2F"/>
    <w:rsid w:val="00B6687C"/>
    <w:rsid w:val="00B66EFC"/>
    <w:rsid w:val="00B671CE"/>
    <w:rsid w:val="00B678BA"/>
    <w:rsid w:val="00B67D68"/>
    <w:rsid w:val="00B70A26"/>
    <w:rsid w:val="00B70AFF"/>
    <w:rsid w:val="00B712B3"/>
    <w:rsid w:val="00B71558"/>
    <w:rsid w:val="00B72117"/>
    <w:rsid w:val="00B72938"/>
    <w:rsid w:val="00B7315F"/>
    <w:rsid w:val="00B747E8"/>
    <w:rsid w:val="00B74E1E"/>
    <w:rsid w:val="00B74E3A"/>
    <w:rsid w:val="00B75268"/>
    <w:rsid w:val="00B75D8A"/>
    <w:rsid w:val="00B765AD"/>
    <w:rsid w:val="00B76AC3"/>
    <w:rsid w:val="00B76D83"/>
    <w:rsid w:val="00B77309"/>
    <w:rsid w:val="00B774C8"/>
    <w:rsid w:val="00B77E5C"/>
    <w:rsid w:val="00B804B2"/>
    <w:rsid w:val="00B80FE6"/>
    <w:rsid w:val="00B810FC"/>
    <w:rsid w:val="00B81575"/>
    <w:rsid w:val="00B82422"/>
    <w:rsid w:val="00B82ACB"/>
    <w:rsid w:val="00B83A36"/>
    <w:rsid w:val="00B83A4B"/>
    <w:rsid w:val="00B846A5"/>
    <w:rsid w:val="00B846F2"/>
    <w:rsid w:val="00B8488E"/>
    <w:rsid w:val="00B8575C"/>
    <w:rsid w:val="00B85CCB"/>
    <w:rsid w:val="00B85F1D"/>
    <w:rsid w:val="00B862BF"/>
    <w:rsid w:val="00B86330"/>
    <w:rsid w:val="00B8638A"/>
    <w:rsid w:val="00B875B6"/>
    <w:rsid w:val="00B87890"/>
    <w:rsid w:val="00B87AC5"/>
    <w:rsid w:val="00B90629"/>
    <w:rsid w:val="00B908DC"/>
    <w:rsid w:val="00B90BAF"/>
    <w:rsid w:val="00B90EC5"/>
    <w:rsid w:val="00B91882"/>
    <w:rsid w:val="00B91A76"/>
    <w:rsid w:val="00B91FEE"/>
    <w:rsid w:val="00B9210E"/>
    <w:rsid w:val="00B92752"/>
    <w:rsid w:val="00B92A55"/>
    <w:rsid w:val="00B92B03"/>
    <w:rsid w:val="00B9324F"/>
    <w:rsid w:val="00B93CE4"/>
    <w:rsid w:val="00B93FF9"/>
    <w:rsid w:val="00B94671"/>
    <w:rsid w:val="00B94A74"/>
    <w:rsid w:val="00B95AD8"/>
    <w:rsid w:val="00B95ECD"/>
    <w:rsid w:val="00B9605F"/>
    <w:rsid w:val="00B96760"/>
    <w:rsid w:val="00B96F02"/>
    <w:rsid w:val="00B96FAE"/>
    <w:rsid w:val="00B97770"/>
    <w:rsid w:val="00B97952"/>
    <w:rsid w:val="00B97D78"/>
    <w:rsid w:val="00B97DF0"/>
    <w:rsid w:val="00BA0264"/>
    <w:rsid w:val="00BA0500"/>
    <w:rsid w:val="00BA0BE2"/>
    <w:rsid w:val="00BA0CBE"/>
    <w:rsid w:val="00BA1274"/>
    <w:rsid w:val="00BA139A"/>
    <w:rsid w:val="00BA1C00"/>
    <w:rsid w:val="00BA2036"/>
    <w:rsid w:val="00BA2153"/>
    <w:rsid w:val="00BA27A7"/>
    <w:rsid w:val="00BA33EA"/>
    <w:rsid w:val="00BA410A"/>
    <w:rsid w:val="00BA4911"/>
    <w:rsid w:val="00BA5809"/>
    <w:rsid w:val="00BA5A94"/>
    <w:rsid w:val="00BA5F76"/>
    <w:rsid w:val="00BA61B2"/>
    <w:rsid w:val="00BA6622"/>
    <w:rsid w:val="00BA68C9"/>
    <w:rsid w:val="00BA6D21"/>
    <w:rsid w:val="00BA6FFD"/>
    <w:rsid w:val="00BA7A83"/>
    <w:rsid w:val="00BA7D0E"/>
    <w:rsid w:val="00BA7E4C"/>
    <w:rsid w:val="00BB0270"/>
    <w:rsid w:val="00BB0388"/>
    <w:rsid w:val="00BB10D3"/>
    <w:rsid w:val="00BB164C"/>
    <w:rsid w:val="00BB1D57"/>
    <w:rsid w:val="00BB21AA"/>
    <w:rsid w:val="00BB2E79"/>
    <w:rsid w:val="00BB416D"/>
    <w:rsid w:val="00BB44EB"/>
    <w:rsid w:val="00BB4DB8"/>
    <w:rsid w:val="00BB50D0"/>
    <w:rsid w:val="00BB5259"/>
    <w:rsid w:val="00BB56FE"/>
    <w:rsid w:val="00BB5F28"/>
    <w:rsid w:val="00BB62AF"/>
    <w:rsid w:val="00BB68EA"/>
    <w:rsid w:val="00BB69F0"/>
    <w:rsid w:val="00BC0493"/>
    <w:rsid w:val="00BC1D39"/>
    <w:rsid w:val="00BC2A1F"/>
    <w:rsid w:val="00BC2C16"/>
    <w:rsid w:val="00BC3286"/>
    <w:rsid w:val="00BC37D2"/>
    <w:rsid w:val="00BC382D"/>
    <w:rsid w:val="00BC49F8"/>
    <w:rsid w:val="00BC5B4C"/>
    <w:rsid w:val="00BC60A1"/>
    <w:rsid w:val="00BC6106"/>
    <w:rsid w:val="00BC6740"/>
    <w:rsid w:val="00BC7280"/>
    <w:rsid w:val="00BC7350"/>
    <w:rsid w:val="00BC79DA"/>
    <w:rsid w:val="00BD0BAC"/>
    <w:rsid w:val="00BD0E1F"/>
    <w:rsid w:val="00BD1E2F"/>
    <w:rsid w:val="00BD1E36"/>
    <w:rsid w:val="00BD244B"/>
    <w:rsid w:val="00BD3A11"/>
    <w:rsid w:val="00BD473D"/>
    <w:rsid w:val="00BD4EF6"/>
    <w:rsid w:val="00BD51ED"/>
    <w:rsid w:val="00BD588C"/>
    <w:rsid w:val="00BD67F4"/>
    <w:rsid w:val="00BD683B"/>
    <w:rsid w:val="00BE0234"/>
    <w:rsid w:val="00BE0337"/>
    <w:rsid w:val="00BE0955"/>
    <w:rsid w:val="00BE0F19"/>
    <w:rsid w:val="00BE2357"/>
    <w:rsid w:val="00BE24AC"/>
    <w:rsid w:val="00BE27DB"/>
    <w:rsid w:val="00BE2F8A"/>
    <w:rsid w:val="00BE3544"/>
    <w:rsid w:val="00BE39FB"/>
    <w:rsid w:val="00BE3A43"/>
    <w:rsid w:val="00BE453F"/>
    <w:rsid w:val="00BE4CD1"/>
    <w:rsid w:val="00BE4E0C"/>
    <w:rsid w:val="00BE5BEC"/>
    <w:rsid w:val="00BE605C"/>
    <w:rsid w:val="00BE6474"/>
    <w:rsid w:val="00BE74AD"/>
    <w:rsid w:val="00BE7AD1"/>
    <w:rsid w:val="00BE7D89"/>
    <w:rsid w:val="00BE7FBD"/>
    <w:rsid w:val="00BF0AA4"/>
    <w:rsid w:val="00BF0BE7"/>
    <w:rsid w:val="00BF1276"/>
    <w:rsid w:val="00BF2383"/>
    <w:rsid w:val="00BF2AC6"/>
    <w:rsid w:val="00BF2E28"/>
    <w:rsid w:val="00BF3746"/>
    <w:rsid w:val="00BF3F56"/>
    <w:rsid w:val="00BF45EA"/>
    <w:rsid w:val="00BF47D2"/>
    <w:rsid w:val="00BF4B71"/>
    <w:rsid w:val="00BF5A7A"/>
    <w:rsid w:val="00BF5CBB"/>
    <w:rsid w:val="00BF7480"/>
    <w:rsid w:val="00BF7BE0"/>
    <w:rsid w:val="00C00B98"/>
    <w:rsid w:val="00C0136E"/>
    <w:rsid w:val="00C0137E"/>
    <w:rsid w:val="00C01BD3"/>
    <w:rsid w:val="00C01FEC"/>
    <w:rsid w:val="00C02455"/>
    <w:rsid w:val="00C029EB"/>
    <w:rsid w:val="00C02A6A"/>
    <w:rsid w:val="00C02C6F"/>
    <w:rsid w:val="00C03738"/>
    <w:rsid w:val="00C03979"/>
    <w:rsid w:val="00C03AA8"/>
    <w:rsid w:val="00C04C53"/>
    <w:rsid w:val="00C04FCE"/>
    <w:rsid w:val="00C059D5"/>
    <w:rsid w:val="00C06091"/>
    <w:rsid w:val="00C0660E"/>
    <w:rsid w:val="00C06858"/>
    <w:rsid w:val="00C06A63"/>
    <w:rsid w:val="00C06DC3"/>
    <w:rsid w:val="00C06F86"/>
    <w:rsid w:val="00C071A4"/>
    <w:rsid w:val="00C0725B"/>
    <w:rsid w:val="00C07ADF"/>
    <w:rsid w:val="00C10159"/>
    <w:rsid w:val="00C10232"/>
    <w:rsid w:val="00C1153C"/>
    <w:rsid w:val="00C1181F"/>
    <w:rsid w:val="00C118F5"/>
    <w:rsid w:val="00C11A29"/>
    <w:rsid w:val="00C11F8D"/>
    <w:rsid w:val="00C12DA5"/>
    <w:rsid w:val="00C13619"/>
    <w:rsid w:val="00C136BE"/>
    <w:rsid w:val="00C1401C"/>
    <w:rsid w:val="00C14E64"/>
    <w:rsid w:val="00C15FE1"/>
    <w:rsid w:val="00C1651E"/>
    <w:rsid w:val="00C167B2"/>
    <w:rsid w:val="00C16EC4"/>
    <w:rsid w:val="00C171E8"/>
    <w:rsid w:val="00C17CE0"/>
    <w:rsid w:val="00C17EF9"/>
    <w:rsid w:val="00C2047D"/>
    <w:rsid w:val="00C207EE"/>
    <w:rsid w:val="00C20853"/>
    <w:rsid w:val="00C20F7F"/>
    <w:rsid w:val="00C21566"/>
    <w:rsid w:val="00C22127"/>
    <w:rsid w:val="00C2370C"/>
    <w:rsid w:val="00C241E3"/>
    <w:rsid w:val="00C24A63"/>
    <w:rsid w:val="00C24B92"/>
    <w:rsid w:val="00C24E44"/>
    <w:rsid w:val="00C25558"/>
    <w:rsid w:val="00C25AF0"/>
    <w:rsid w:val="00C25B11"/>
    <w:rsid w:val="00C25EA7"/>
    <w:rsid w:val="00C26545"/>
    <w:rsid w:val="00C26A3A"/>
    <w:rsid w:val="00C3048D"/>
    <w:rsid w:val="00C30B0A"/>
    <w:rsid w:val="00C30DA5"/>
    <w:rsid w:val="00C31B73"/>
    <w:rsid w:val="00C31D77"/>
    <w:rsid w:val="00C32755"/>
    <w:rsid w:val="00C32797"/>
    <w:rsid w:val="00C3279D"/>
    <w:rsid w:val="00C32EBC"/>
    <w:rsid w:val="00C32F45"/>
    <w:rsid w:val="00C33879"/>
    <w:rsid w:val="00C342ED"/>
    <w:rsid w:val="00C3480B"/>
    <w:rsid w:val="00C35671"/>
    <w:rsid w:val="00C3578B"/>
    <w:rsid w:val="00C3658B"/>
    <w:rsid w:val="00C36C2C"/>
    <w:rsid w:val="00C36FA4"/>
    <w:rsid w:val="00C40BED"/>
    <w:rsid w:val="00C40CA0"/>
    <w:rsid w:val="00C41435"/>
    <w:rsid w:val="00C41F35"/>
    <w:rsid w:val="00C42A8F"/>
    <w:rsid w:val="00C42DD4"/>
    <w:rsid w:val="00C43060"/>
    <w:rsid w:val="00C431BA"/>
    <w:rsid w:val="00C43B3A"/>
    <w:rsid w:val="00C43EA0"/>
    <w:rsid w:val="00C46084"/>
    <w:rsid w:val="00C46097"/>
    <w:rsid w:val="00C46820"/>
    <w:rsid w:val="00C46F5A"/>
    <w:rsid w:val="00C50028"/>
    <w:rsid w:val="00C501AB"/>
    <w:rsid w:val="00C50427"/>
    <w:rsid w:val="00C51300"/>
    <w:rsid w:val="00C52389"/>
    <w:rsid w:val="00C52655"/>
    <w:rsid w:val="00C5362A"/>
    <w:rsid w:val="00C53863"/>
    <w:rsid w:val="00C5392D"/>
    <w:rsid w:val="00C53B56"/>
    <w:rsid w:val="00C553C9"/>
    <w:rsid w:val="00C557CF"/>
    <w:rsid w:val="00C55875"/>
    <w:rsid w:val="00C55BFA"/>
    <w:rsid w:val="00C567E2"/>
    <w:rsid w:val="00C56FB1"/>
    <w:rsid w:val="00C5700B"/>
    <w:rsid w:val="00C5774A"/>
    <w:rsid w:val="00C57B64"/>
    <w:rsid w:val="00C57DF1"/>
    <w:rsid w:val="00C57E6C"/>
    <w:rsid w:val="00C57FF8"/>
    <w:rsid w:val="00C6015A"/>
    <w:rsid w:val="00C601EE"/>
    <w:rsid w:val="00C6024B"/>
    <w:rsid w:val="00C606C4"/>
    <w:rsid w:val="00C6090F"/>
    <w:rsid w:val="00C60E81"/>
    <w:rsid w:val="00C61285"/>
    <w:rsid w:val="00C6137F"/>
    <w:rsid w:val="00C62574"/>
    <w:rsid w:val="00C63D2C"/>
    <w:rsid w:val="00C640D9"/>
    <w:rsid w:val="00C6505A"/>
    <w:rsid w:val="00C65402"/>
    <w:rsid w:val="00C66051"/>
    <w:rsid w:val="00C660BE"/>
    <w:rsid w:val="00C67126"/>
    <w:rsid w:val="00C67539"/>
    <w:rsid w:val="00C70015"/>
    <w:rsid w:val="00C70CD6"/>
    <w:rsid w:val="00C711F7"/>
    <w:rsid w:val="00C71664"/>
    <w:rsid w:val="00C7230E"/>
    <w:rsid w:val="00C72310"/>
    <w:rsid w:val="00C72944"/>
    <w:rsid w:val="00C729FC"/>
    <w:rsid w:val="00C735B1"/>
    <w:rsid w:val="00C73E36"/>
    <w:rsid w:val="00C73EE1"/>
    <w:rsid w:val="00C74B8C"/>
    <w:rsid w:val="00C75DB9"/>
    <w:rsid w:val="00C762EE"/>
    <w:rsid w:val="00C76E7A"/>
    <w:rsid w:val="00C76F27"/>
    <w:rsid w:val="00C77C99"/>
    <w:rsid w:val="00C80257"/>
    <w:rsid w:val="00C804B0"/>
    <w:rsid w:val="00C80961"/>
    <w:rsid w:val="00C80F2B"/>
    <w:rsid w:val="00C81920"/>
    <w:rsid w:val="00C81A3A"/>
    <w:rsid w:val="00C81C3C"/>
    <w:rsid w:val="00C81FC4"/>
    <w:rsid w:val="00C828E4"/>
    <w:rsid w:val="00C83722"/>
    <w:rsid w:val="00C840FB"/>
    <w:rsid w:val="00C846CA"/>
    <w:rsid w:val="00C84799"/>
    <w:rsid w:val="00C84AF2"/>
    <w:rsid w:val="00C872C8"/>
    <w:rsid w:val="00C9028D"/>
    <w:rsid w:val="00C909CE"/>
    <w:rsid w:val="00C90EF0"/>
    <w:rsid w:val="00C91420"/>
    <w:rsid w:val="00C916AB"/>
    <w:rsid w:val="00C91ACA"/>
    <w:rsid w:val="00C9280B"/>
    <w:rsid w:val="00C9297C"/>
    <w:rsid w:val="00C92CF0"/>
    <w:rsid w:val="00C92FB1"/>
    <w:rsid w:val="00C931BB"/>
    <w:rsid w:val="00C939BB"/>
    <w:rsid w:val="00C945D6"/>
    <w:rsid w:val="00C94759"/>
    <w:rsid w:val="00C94AED"/>
    <w:rsid w:val="00C94E5F"/>
    <w:rsid w:val="00C95603"/>
    <w:rsid w:val="00C95633"/>
    <w:rsid w:val="00C95BCD"/>
    <w:rsid w:val="00C95BE1"/>
    <w:rsid w:val="00C964B0"/>
    <w:rsid w:val="00C972B4"/>
    <w:rsid w:val="00C9732B"/>
    <w:rsid w:val="00C97C75"/>
    <w:rsid w:val="00C97CB3"/>
    <w:rsid w:val="00C97D86"/>
    <w:rsid w:val="00CA11D1"/>
    <w:rsid w:val="00CA1384"/>
    <w:rsid w:val="00CA1989"/>
    <w:rsid w:val="00CA1BB0"/>
    <w:rsid w:val="00CA2C99"/>
    <w:rsid w:val="00CA3AEF"/>
    <w:rsid w:val="00CA459B"/>
    <w:rsid w:val="00CA481F"/>
    <w:rsid w:val="00CA50DB"/>
    <w:rsid w:val="00CA55E5"/>
    <w:rsid w:val="00CA7156"/>
    <w:rsid w:val="00CA7CD1"/>
    <w:rsid w:val="00CA7DFA"/>
    <w:rsid w:val="00CB01ED"/>
    <w:rsid w:val="00CB0EE6"/>
    <w:rsid w:val="00CB12DF"/>
    <w:rsid w:val="00CB3588"/>
    <w:rsid w:val="00CB387F"/>
    <w:rsid w:val="00CB4482"/>
    <w:rsid w:val="00CB546A"/>
    <w:rsid w:val="00CB560C"/>
    <w:rsid w:val="00CB6037"/>
    <w:rsid w:val="00CB6DE4"/>
    <w:rsid w:val="00CB71EB"/>
    <w:rsid w:val="00CB7F37"/>
    <w:rsid w:val="00CC03E6"/>
    <w:rsid w:val="00CC04B9"/>
    <w:rsid w:val="00CC051B"/>
    <w:rsid w:val="00CC085A"/>
    <w:rsid w:val="00CC0D13"/>
    <w:rsid w:val="00CC141F"/>
    <w:rsid w:val="00CC2559"/>
    <w:rsid w:val="00CC4CD2"/>
    <w:rsid w:val="00CC56A1"/>
    <w:rsid w:val="00CC6F36"/>
    <w:rsid w:val="00CC779C"/>
    <w:rsid w:val="00CC7E6E"/>
    <w:rsid w:val="00CD00CE"/>
    <w:rsid w:val="00CD0667"/>
    <w:rsid w:val="00CD0D9F"/>
    <w:rsid w:val="00CD1458"/>
    <w:rsid w:val="00CD14A5"/>
    <w:rsid w:val="00CD1AAF"/>
    <w:rsid w:val="00CD22AF"/>
    <w:rsid w:val="00CD22DF"/>
    <w:rsid w:val="00CD2EA3"/>
    <w:rsid w:val="00CD44AC"/>
    <w:rsid w:val="00CD46AF"/>
    <w:rsid w:val="00CD4B88"/>
    <w:rsid w:val="00CD52EE"/>
    <w:rsid w:val="00CD5BC0"/>
    <w:rsid w:val="00CD61AC"/>
    <w:rsid w:val="00CD6AA3"/>
    <w:rsid w:val="00CD6FCC"/>
    <w:rsid w:val="00CD729F"/>
    <w:rsid w:val="00CD75CB"/>
    <w:rsid w:val="00CD7A24"/>
    <w:rsid w:val="00CE0B7D"/>
    <w:rsid w:val="00CE15CB"/>
    <w:rsid w:val="00CE1B65"/>
    <w:rsid w:val="00CE277C"/>
    <w:rsid w:val="00CE2AA6"/>
    <w:rsid w:val="00CE3CEF"/>
    <w:rsid w:val="00CE3E90"/>
    <w:rsid w:val="00CE4980"/>
    <w:rsid w:val="00CE520F"/>
    <w:rsid w:val="00CE5563"/>
    <w:rsid w:val="00CE5C26"/>
    <w:rsid w:val="00CE6060"/>
    <w:rsid w:val="00CE6190"/>
    <w:rsid w:val="00CE6E97"/>
    <w:rsid w:val="00CE7BF9"/>
    <w:rsid w:val="00CE7CE4"/>
    <w:rsid w:val="00CF1956"/>
    <w:rsid w:val="00CF1D7A"/>
    <w:rsid w:val="00CF4471"/>
    <w:rsid w:val="00CF46C4"/>
    <w:rsid w:val="00CF476D"/>
    <w:rsid w:val="00CF55B8"/>
    <w:rsid w:val="00CF5C9E"/>
    <w:rsid w:val="00CF5E03"/>
    <w:rsid w:val="00CF5F7D"/>
    <w:rsid w:val="00CF6D3D"/>
    <w:rsid w:val="00CF77F5"/>
    <w:rsid w:val="00CF7B23"/>
    <w:rsid w:val="00D005AC"/>
    <w:rsid w:val="00D01B2E"/>
    <w:rsid w:val="00D01C07"/>
    <w:rsid w:val="00D028FC"/>
    <w:rsid w:val="00D03342"/>
    <w:rsid w:val="00D03F6E"/>
    <w:rsid w:val="00D048A3"/>
    <w:rsid w:val="00D0628B"/>
    <w:rsid w:val="00D063C5"/>
    <w:rsid w:val="00D064CC"/>
    <w:rsid w:val="00D071B7"/>
    <w:rsid w:val="00D0758A"/>
    <w:rsid w:val="00D07FD1"/>
    <w:rsid w:val="00D10030"/>
    <w:rsid w:val="00D10128"/>
    <w:rsid w:val="00D113A5"/>
    <w:rsid w:val="00D1182F"/>
    <w:rsid w:val="00D11B25"/>
    <w:rsid w:val="00D121C9"/>
    <w:rsid w:val="00D1374F"/>
    <w:rsid w:val="00D13780"/>
    <w:rsid w:val="00D1397E"/>
    <w:rsid w:val="00D13A54"/>
    <w:rsid w:val="00D13EA5"/>
    <w:rsid w:val="00D1470A"/>
    <w:rsid w:val="00D14909"/>
    <w:rsid w:val="00D15186"/>
    <w:rsid w:val="00D1559A"/>
    <w:rsid w:val="00D161C0"/>
    <w:rsid w:val="00D16216"/>
    <w:rsid w:val="00D16CE5"/>
    <w:rsid w:val="00D172C2"/>
    <w:rsid w:val="00D1761D"/>
    <w:rsid w:val="00D201F2"/>
    <w:rsid w:val="00D209E2"/>
    <w:rsid w:val="00D20BDD"/>
    <w:rsid w:val="00D20CAC"/>
    <w:rsid w:val="00D20F62"/>
    <w:rsid w:val="00D21DB5"/>
    <w:rsid w:val="00D22BA6"/>
    <w:rsid w:val="00D22C39"/>
    <w:rsid w:val="00D22DC7"/>
    <w:rsid w:val="00D23659"/>
    <w:rsid w:val="00D237EB"/>
    <w:rsid w:val="00D250F9"/>
    <w:rsid w:val="00D2562D"/>
    <w:rsid w:val="00D25BFC"/>
    <w:rsid w:val="00D25C2B"/>
    <w:rsid w:val="00D25F93"/>
    <w:rsid w:val="00D26201"/>
    <w:rsid w:val="00D26D5A"/>
    <w:rsid w:val="00D26DE5"/>
    <w:rsid w:val="00D26F35"/>
    <w:rsid w:val="00D272FF"/>
    <w:rsid w:val="00D2730D"/>
    <w:rsid w:val="00D308A4"/>
    <w:rsid w:val="00D3143E"/>
    <w:rsid w:val="00D315BA"/>
    <w:rsid w:val="00D31646"/>
    <w:rsid w:val="00D3185B"/>
    <w:rsid w:val="00D31C99"/>
    <w:rsid w:val="00D336BC"/>
    <w:rsid w:val="00D339AD"/>
    <w:rsid w:val="00D34559"/>
    <w:rsid w:val="00D347C1"/>
    <w:rsid w:val="00D34DD8"/>
    <w:rsid w:val="00D35CD3"/>
    <w:rsid w:val="00D36099"/>
    <w:rsid w:val="00D3665F"/>
    <w:rsid w:val="00D3709B"/>
    <w:rsid w:val="00D37830"/>
    <w:rsid w:val="00D40554"/>
    <w:rsid w:val="00D4074F"/>
    <w:rsid w:val="00D40BA9"/>
    <w:rsid w:val="00D4193F"/>
    <w:rsid w:val="00D41A46"/>
    <w:rsid w:val="00D4225E"/>
    <w:rsid w:val="00D42601"/>
    <w:rsid w:val="00D427CA"/>
    <w:rsid w:val="00D42B9D"/>
    <w:rsid w:val="00D42CED"/>
    <w:rsid w:val="00D439AC"/>
    <w:rsid w:val="00D43B26"/>
    <w:rsid w:val="00D43B38"/>
    <w:rsid w:val="00D43B51"/>
    <w:rsid w:val="00D44154"/>
    <w:rsid w:val="00D45EB2"/>
    <w:rsid w:val="00D462C7"/>
    <w:rsid w:val="00D46EAC"/>
    <w:rsid w:val="00D471E4"/>
    <w:rsid w:val="00D4735F"/>
    <w:rsid w:val="00D47490"/>
    <w:rsid w:val="00D47667"/>
    <w:rsid w:val="00D47F4F"/>
    <w:rsid w:val="00D50453"/>
    <w:rsid w:val="00D50CF7"/>
    <w:rsid w:val="00D52567"/>
    <w:rsid w:val="00D52B37"/>
    <w:rsid w:val="00D53014"/>
    <w:rsid w:val="00D5370C"/>
    <w:rsid w:val="00D5398E"/>
    <w:rsid w:val="00D53F1F"/>
    <w:rsid w:val="00D543C5"/>
    <w:rsid w:val="00D545A8"/>
    <w:rsid w:val="00D55171"/>
    <w:rsid w:val="00D55519"/>
    <w:rsid w:val="00D56987"/>
    <w:rsid w:val="00D56D26"/>
    <w:rsid w:val="00D57387"/>
    <w:rsid w:val="00D57BD0"/>
    <w:rsid w:val="00D60052"/>
    <w:rsid w:val="00D611C2"/>
    <w:rsid w:val="00D616F6"/>
    <w:rsid w:val="00D61815"/>
    <w:rsid w:val="00D62201"/>
    <w:rsid w:val="00D62236"/>
    <w:rsid w:val="00D6268B"/>
    <w:rsid w:val="00D62710"/>
    <w:rsid w:val="00D628E4"/>
    <w:rsid w:val="00D634A5"/>
    <w:rsid w:val="00D63DD8"/>
    <w:rsid w:val="00D63E6D"/>
    <w:rsid w:val="00D640D7"/>
    <w:rsid w:val="00D643D7"/>
    <w:rsid w:val="00D65911"/>
    <w:rsid w:val="00D65B7F"/>
    <w:rsid w:val="00D7031D"/>
    <w:rsid w:val="00D70B8D"/>
    <w:rsid w:val="00D70BF8"/>
    <w:rsid w:val="00D70F4F"/>
    <w:rsid w:val="00D71B3C"/>
    <w:rsid w:val="00D720D2"/>
    <w:rsid w:val="00D7287B"/>
    <w:rsid w:val="00D73588"/>
    <w:rsid w:val="00D7556F"/>
    <w:rsid w:val="00D7575B"/>
    <w:rsid w:val="00D75878"/>
    <w:rsid w:val="00D75DDA"/>
    <w:rsid w:val="00D7640A"/>
    <w:rsid w:val="00D765B6"/>
    <w:rsid w:val="00D765E4"/>
    <w:rsid w:val="00D7668B"/>
    <w:rsid w:val="00D76DDA"/>
    <w:rsid w:val="00D77515"/>
    <w:rsid w:val="00D77604"/>
    <w:rsid w:val="00D77872"/>
    <w:rsid w:val="00D80595"/>
    <w:rsid w:val="00D808E2"/>
    <w:rsid w:val="00D80ABE"/>
    <w:rsid w:val="00D811B1"/>
    <w:rsid w:val="00D815C4"/>
    <w:rsid w:val="00D81BEE"/>
    <w:rsid w:val="00D82915"/>
    <w:rsid w:val="00D8293E"/>
    <w:rsid w:val="00D82A0C"/>
    <w:rsid w:val="00D82AFA"/>
    <w:rsid w:val="00D82CD9"/>
    <w:rsid w:val="00D83EA2"/>
    <w:rsid w:val="00D841C8"/>
    <w:rsid w:val="00D8563A"/>
    <w:rsid w:val="00D85743"/>
    <w:rsid w:val="00D8590F"/>
    <w:rsid w:val="00D8594C"/>
    <w:rsid w:val="00D86043"/>
    <w:rsid w:val="00D8630E"/>
    <w:rsid w:val="00D8645F"/>
    <w:rsid w:val="00D86B04"/>
    <w:rsid w:val="00D86CFA"/>
    <w:rsid w:val="00D870E1"/>
    <w:rsid w:val="00D8782F"/>
    <w:rsid w:val="00D87A56"/>
    <w:rsid w:val="00D87FC7"/>
    <w:rsid w:val="00D9006F"/>
    <w:rsid w:val="00D903AA"/>
    <w:rsid w:val="00D9133B"/>
    <w:rsid w:val="00D91E14"/>
    <w:rsid w:val="00D926C8"/>
    <w:rsid w:val="00D9413A"/>
    <w:rsid w:val="00D94DA8"/>
    <w:rsid w:val="00D94EAA"/>
    <w:rsid w:val="00D94EFF"/>
    <w:rsid w:val="00D95E6D"/>
    <w:rsid w:val="00D95FC1"/>
    <w:rsid w:val="00D96679"/>
    <w:rsid w:val="00D96FDD"/>
    <w:rsid w:val="00D9716E"/>
    <w:rsid w:val="00D97245"/>
    <w:rsid w:val="00D97316"/>
    <w:rsid w:val="00D9784F"/>
    <w:rsid w:val="00DA08D2"/>
    <w:rsid w:val="00DA1428"/>
    <w:rsid w:val="00DA1EC6"/>
    <w:rsid w:val="00DA2352"/>
    <w:rsid w:val="00DA2C98"/>
    <w:rsid w:val="00DA3009"/>
    <w:rsid w:val="00DA3190"/>
    <w:rsid w:val="00DA377A"/>
    <w:rsid w:val="00DA3879"/>
    <w:rsid w:val="00DA413D"/>
    <w:rsid w:val="00DA531E"/>
    <w:rsid w:val="00DA56ED"/>
    <w:rsid w:val="00DA5BFE"/>
    <w:rsid w:val="00DA6459"/>
    <w:rsid w:val="00DA73B5"/>
    <w:rsid w:val="00DA7507"/>
    <w:rsid w:val="00DB0050"/>
    <w:rsid w:val="00DB0716"/>
    <w:rsid w:val="00DB24DF"/>
    <w:rsid w:val="00DB3EAB"/>
    <w:rsid w:val="00DB3F07"/>
    <w:rsid w:val="00DB429A"/>
    <w:rsid w:val="00DB46B0"/>
    <w:rsid w:val="00DB4A6B"/>
    <w:rsid w:val="00DB4FB6"/>
    <w:rsid w:val="00DB6871"/>
    <w:rsid w:val="00DB702C"/>
    <w:rsid w:val="00DB71FF"/>
    <w:rsid w:val="00DB7224"/>
    <w:rsid w:val="00DC1AC4"/>
    <w:rsid w:val="00DC1BF4"/>
    <w:rsid w:val="00DC1F95"/>
    <w:rsid w:val="00DC222F"/>
    <w:rsid w:val="00DC23EA"/>
    <w:rsid w:val="00DC3827"/>
    <w:rsid w:val="00DC3B80"/>
    <w:rsid w:val="00DC4307"/>
    <w:rsid w:val="00DC4ABB"/>
    <w:rsid w:val="00DC542D"/>
    <w:rsid w:val="00DC5B72"/>
    <w:rsid w:val="00DC5FFB"/>
    <w:rsid w:val="00DC6233"/>
    <w:rsid w:val="00DC68C8"/>
    <w:rsid w:val="00DC6D82"/>
    <w:rsid w:val="00DC74FC"/>
    <w:rsid w:val="00DC7FC3"/>
    <w:rsid w:val="00DD02CA"/>
    <w:rsid w:val="00DD0702"/>
    <w:rsid w:val="00DD07B6"/>
    <w:rsid w:val="00DD10E1"/>
    <w:rsid w:val="00DD169A"/>
    <w:rsid w:val="00DD1D6D"/>
    <w:rsid w:val="00DD1D7A"/>
    <w:rsid w:val="00DD2B9E"/>
    <w:rsid w:val="00DD3046"/>
    <w:rsid w:val="00DD31E0"/>
    <w:rsid w:val="00DD45D3"/>
    <w:rsid w:val="00DD559B"/>
    <w:rsid w:val="00DD5DDE"/>
    <w:rsid w:val="00DD66DA"/>
    <w:rsid w:val="00DD7876"/>
    <w:rsid w:val="00DD7891"/>
    <w:rsid w:val="00DD7BCC"/>
    <w:rsid w:val="00DD7D39"/>
    <w:rsid w:val="00DE070F"/>
    <w:rsid w:val="00DE16D8"/>
    <w:rsid w:val="00DE204C"/>
    <w:rsid w:val="00DE229E"/>
    <w:rsid w:val="00DE2D48"/>
    <w:rsid w:val="00DE2E21"/>
    <w:rsid w:val="00DE390B"/>
    <w:rsid w:val="00DE3F00"/>
    <w:rsid w:val="00DE4001"/>
    <w:rsid w:val="00DE5A89"/>
    <w:rsid w:val="00DE5CF9"/>
    <w:rsid w:val="00DE6310"/>
    <w:rsid w:val="00DE6A7D"/>
    <w:rsid w:val="00DE6C3C"/>
    <w:rsid w:val="00DE7160"/>
    <w:rsid w:val="00DE7DD2"/>
    <w:rsid w:val="00DF0D53"/>
    <w:rsid w:val="00DF0ECA"/>
    <w:rsid w:val="00DF1512"/>
    <w:rsid w:val="00DF1C3B"/>
    <w:rsid w:val="00DF2CE0"/>
    <w:rsid w:val="00DF3886"/>
    <w:rsid w:val="00DF3935"/>
    <w:rsid w:val="00DF3E3F"/>
    <w:rsid w:val="00DF403D"/>
    <w:rsid w:val="00DF4AC1"/>
    <w:rsid w:val="00DF593E"/>
    <w:rsid w:val="00DF67DE"/>
    <w:rsid w:val="00DF7514"/>
    <w:rsid w:val="00DF75CB"/>
    <w:rsid w:val="00DF771F"/>
    <w:rsid w:val="00E0063F"/>
    <w:rsid w:val="00E00EB6"/>
    <w:rsid w:val="00E029CB"/>
    <w:rsid w:val="00E034FC"/>
    <w:rsid w:val="00E04C87"/>
    <w:rsid w:val="00E04F84"/>
    <w:rsid w:val="00E053AC"/>
    <w:rsid w:val="00E07897"/>
    <w:rsid w:val="00E07D14"/>
    <w:rsid w:val="00E1028B"/>
    <w:rsid w:val="00E109FD"/>
    <w:rsid w:val="00E10DBE"/>
    <w:rsid w:val="00E11826"/>
    <w:rsid w:val="00E1272A"/>
    <w:rsid w:val="00E12B7D"/>
    <w:rsid w:val="00E12D6D"/>
    <w:rsid w:val="00E12DBA"/>
    <w:rsid w:val="00E13019"/>
    <w:rsid w:val="00E13297"/>
    <w:rsid w:val="00E1343E"/>
    <w:rsid w:val="00E13E60"/>
    <w:rsid w:val="00E148D5"/>
    <w:rsid w:val="00E1491B"/>
    <w:rsid w:val="00E153A7"/>
    <w:rsid w:val="00E15E01"/>
    <w:rsid w:val="00E163E4"/>
    <w:rsid w:val="00E17443"/>
    <w:rsid w:val="00E17C25"/>
    <w:rsid w:val="00E17E0E"/>
    <w:rsid w:val="00E17FFD"/>
    <w:rsid w:val="00E20954"/>
    <w:rsid w:val="00E209F6"/>
    <w:rsid w:val="00E20BC1"/>
    <w:rsid w:val="00E212F0"/>
    <w:rsid w:val="00E2144C"/>
    <w:rsid w:val="00E2170E"/>
    <w:rsid w:val="00E22C6C"/>
    <w:rsid w:val="00E22DB4"/>
    <w:rsid w:val="00E23143"/>
    <w:rsid w:val="00E23A5E"/>
    <w:rsid w:val="00E25113"/>
    <w:rsid w:val="00E25EDE"/>
    <w:rsid w:val="00E25F7B"/>
    <w:rsid w:val="00E2623A"/>
    <w:rsid w:val="00E262AD"/>
    <w:rsid w:val="00E26686"/>
    <w:rsid w:val="00E26832"/>
    <w:rsid w:val="00E26C9D"/>
    <w:rsid w:val="00E277D7"/>
    <w:rsid w:val="00E27B28"/>
    <w:rsid w:val="00E304F0"/>
    <w:rsid w:val="00E30F9C"/>
    <w:rsid w:val="00E31295"/>
    <w:rsid w:val="00E31429"/>
    <w:rsid w:val="00E31A87"/>
    <w:rsid w:val="00E31D58"/>
    <w:rsid w:val="00E323A2"/>
    <w:rsid w:val="00E32B1E"/>
    <w:rsid w:val="00E32C7B"/>
    <w:rsid w:val="00E337D3"/>
    <w:rsid w:val="00E33C8D"/>
    <w:rsid w:val="00E345A5"/>
    <w:rsid w:val="00E34767"/>
    <w:rsid w:val="00E34782"/>
    <w:rsid w:val="00E35BE1"/>
    <w:rsid w:val="00E360CC"/>
    <w:rsid w:val="00E3664A"/>
    <w:rsid w:val="00E36725"/>
    <w:rsid w:val="00E36AFE"/>
    <w:rsid w:val="00E36D89"/>
    <w:rsid w:val="00E36DDC"/>
    <w:rsid w:val="00E36DFF"/>
    <w:rsid w:val="00E3773C"/>
    <w:rsid w:val="00E37C81"/>
    <w:rsid w:val="00E40059"/>
    <w:rsid w:val="00E4110A"/>
    <w:rsid w:val="00E425FA"/>
    <w:rsid w:val="00E428E5"/>
    <w:rsid w:val="00E42E8F"/>
    <w:rsid w:val="00E42F52"/>
    <w:rsid w:val="00E4336E"/>
    <w:rsid w:val="00E4381D"/>
    <w:rsid w:val="00E43D7B"/>
    <w:rsid w:val="00E447B3"/>
    <w:rsid w:val="00E455B0"/>
    <w:rsid w:val="00E46185"/>
    <w:rsid w:val="00E4679B"/>
    <w:rsid w:val="00E470C5"/>
    <w:rsid w:val="00E47B86"/>
    <w:rsid w:val="00E47D55"/>
    <w:rsid w:val="00E50791"/>
    <w:rsid w:val="00E51204"/>
    <w:rsid w:val="00E51819"/>
    <w:rsid w:val="00E51A32"/>
    <w:rsid w:val="00E51A4D"/>
    <w:rsid w:val="00E51CEA"/>
    <w:rsid w:val="00E51EC5"/>
    <w:rsid w:val="00E52848"/>
    <w:rsid w:val="00E52921"/>
    <w:rsid w:val="00E52AA0"/>
    <w:rsid w:val="00E52EFF"/>
    <w:rsid w:val="00E5331E"/>
    <w:rsid w:val="00E53CB8"/>
    <w:rsid w:val="00E54249"/>
    <w:rsid w:val="00E5435C"/>
    <w:rsid w:val="00E547F4"/>
    <w:rsid w:val="00E54C7D"/>
    <w:rsid w:val="00E54CF1"/>
    <w:rsid w:val="00E55009"/>
    <w:rsid w:val="00E56164"/>
    <w:rsid w:val="00E565B1"/>
    <w:rsid w:val="00E5754E"/>
    <w:rsid w:val="00E57E1A"/>
    <w:rsid w:val="00E600C0"/>
    <w:rsid w:val="00E6048F"/>
    <w:rsid w:val="00E61363"/>
    <w:rsid w:val="00E613FB"/>
    <w:rsid w:val="00E61591"/>
    <w:rsid w:val="00E61598"/>
    <w:rsid w:val="00E616A8"/>
    <w:rsid w:val="00E61A91"/>
    <w:rsid w:val="00E6259E"/>
    <w:rsid w:val="00E628E5"/>
    <w:rsid w:val="00E63446"/>
    <w:rsid w:val="00E63AEE"/>
    <w:rsid w:val="00E64255"/>
    <w:rsid w:val="00E64C7D"/>
    <w:rsid w:val="00E64CC4"/>
    <w:rsid w:val="00E64CCD"/>
    <w:rsid w:val="00E64F58"/>
    <w:rsid w:val="00E65359"/>
    <w:rsid w:val="00E6536F"/>
    <w:rsid w:val="00E653E0"/>
    <w:rsid w:val="00E65452"/>
    <w:rsid w:val="00E663D2"/>
    <w:rsid w:val="00E675BA"/>
    <w:rsid w:val="00E677A2"/>
    <w:rsid w:val="00E677C4"/>
    <w:rsid w:val="00E6791D"/>
    <w:rsid w:val="00E7052C"/>
    <w:rsid w:val="00E70FCE"/>
    <w:rsid w:val="00E719F6"/>
    <w:rsid w:val="00E721E8"/>
    <w:rsid w:val="00E72579"/>
    <w:rsid w:val="00E73503"/>
    <w:rsid w:val="00E73AA7"/>
    <w:rsid w:val="00E74757"/>
    <w:rsid w:val="00E75114"/>
    <w:rsid w:val="00E75412"/>
    <w:rsid w:val="00E758BF"/>
    <w:rsid w:val="00E75E33"/>
    <w:rsid w:val="00E76DC2"/>
    <w:rsid w:val="00E7741A"/>
    <w:rsid w:val="00E77E2B"/>
    <w:rsid w:val="00E804CC"/>
    <w:rsid w:val="00E806DB"/>
    <w:rsid w:val="00E8099B"/>
    <w:rsid w:val="00E809CD"/>
    <w:rsid w:val="00E80E67"/>
    <w:rsid w:val="00E81231"/>
    <w:rsid w:val="00E82357"/>
    <w:rsid w:val="00E82431"/>
    <w:rsid w:val="00E82841"/>
    <w:rsid w:val="00E847DC"/>
    <w:rsid w:val="00E8641F"/>
    <w:rsid w:val="00E875C0"/>
    <w:rsid w:val="00E87B2F"/>
    <w:rsid w:val="00E90152"/>
    <w:rsid w:val="00E9048C"/>
    <w:rsid w:val="00E908D4"/>
    <w:rsid w:val="00E90E4A"/>
    <w:rsid w:val="00E91127"/>
    <w:rsid w:val="00E92BA9"/>
    <w:rsid w:val="00E92D1F"/>
    <w:rsid w:val="00E932E5"/>
    <w:rsid w:val="00E933EA"/>
    <w:rsid w:val="00E93E34"/>
    <w:rsid w:val="00E94457"/>
    <w:rsid w:val="00E9448D"/>
    <w:rsid w:val="00E94AE2"/>
    <w:rsid w:val="00E95122"/>
    <w:rsid w:val="00E95A1C"/>
    <w:rsid w:val="00E95C03"/>
    <w:rsid w:val="00E95D3A"/>
    <w:rsid w:val="00E960B3"/>
    <w:rsid w:val="00E96231"/>
    <w:rsid w:val="00E96311"/>
    <w:rsid w:val="00E9636F"/>
    <w:rsid w:val="00E96CAC"/>
    <w:rsid w:val="00E97461"/>
    <w:rsid w:val="00E97465"/>
    <w:rsid w:val="00E975FC"/>
    <w:rsid w:val="00E97A3A"/>
    <w:rsid w:val="00E97A81"/>
    <w:rsid w:val="00E97CE9"/>
    <w:rsid w:val="00EA0203"/>
    <w:rsid w:val="00EA0E22"/>
    <w:rsid w:val="00EA158B"/>
    <w:rsid w:val="00EA21E9"/>
    <w:rsid w:val="00EA2645"/>
    <w:rsid w:val="00EA27A4"/>
    <w:rsid w:val="00EA2A1D"/>
    <w:rsid w:val="00EA2EE0"/>
    <w:rsid w:val="00EA3250"/>
    <w:rsid w:val="00EA35BC"/>
    <w:rsid w:val="00EA433A"/>
    <w:rsid w:val="00EA4717"/>
    <w:rsid w:val="00EA4D2A"/>
    <w:rsid w:val="00EA4F52"/>
    <w:rsid w:val="00EA5209"/>
    <w:rsid w:val="00EA534F"/>
    <w:rsid w:val="00EA5539"/>
    <w:rsid w:val="00EA55E8"/>
    <w:rsid w:val="00EA57B0"/>
    <w:rsid w:val="00EA5BE6"/>
    <w:rsid w:val="00EA64F7"/>
    <w:rsid w:val="00EA6D52"/>
    <w:rsid w:val="00EA70A8"/>
    <w:rsid w:val="00EA7416"/>
    <w:rsid w:val="00EA7D33"/>
    <w:rsid w:val="00EB1CC7"/>
    <w:rsid w:val="00EB1DFC"/>
    <w:rsid w:val="00EB282D"/>
    <w:rsid w:val="00EB28B0"/>
    <w:rsid w:val="00EB2FA4"/>
    <w:rsid w:val="00EB34EC"/>
    <w:rsid w:val="00EB3642"/>
    <w:rsid w:val="00EB38A9"/>
    <w:rsid w:val="00EB46DA"/>
    <w:rsid w:val="00EB60C8"/>
    <w:rsid w:val="00EB646D"/>
    <w:rsid w:val="00EB6AE6"/>
    <w:rsid w:val="00EB6E42"/>
    <w:rsid w:val="00EB7E9B"/>
    <w:rsid w:val="00EC01F7"/>
    <w:rsid w:val="00EC13EE"/>
    <w:rsid w:val="00EC1AFC"/>
    <w:rsid w:val="00EC1F61"/>
    <w:rsid w:val="00EC3462"/>
    <w:rsid w:val="00EC34F5"/>
    <w:rsid w:val="00EC3D36"/>
    <w:rsid w:val="00EC4F0C"/>
    <w:rsid w:val="00EC510E"/>
    <w:rsid w:val="00EC5241"/>
    <w:rsid w:val="00EC559C"/>
    <w:rsid w:val="00EC5959"/>
    <w:rsid w:val="00EC599E"/>
    <w:rsid w:val="00EC609E"/>
    <w:rsid w:val="00EC64A3"/>
    <w:rsid w:val="00EC7D44"/>
    <w:rsid w:val="00ED0129"/>
    <w:rsid w:val="00ED03D7"/>
    <w:rsid w:val="00ED0434"/>
    <w:rsid w:val="00ED0531"/>
    <w:rsid w:val="00ED07AC"/>
    <w:rsid w:val="00ED12F7"/>
    <w:rsid w:val="00ED1ED9"/>
    <w:rsid w:val="00ED2494"/>
    <w:rsid w:val="00ED2504"/>
    <w:rsid w:val="00ED3479"/>
    <w:rsid w:val="00ED3534"/>
    <w:rsid w:val="00ED372F"/>
    <w:rsid w:val="00ED4760"/>
    <w:rsid w:val="00ED4F3E"/>
    <w:rsid w:val="00ED4F52"/>
    <w:rsid w:val="00ED53C5"/>
    <w:rsid w:val="00ED5F62"/>
    <w:rsid w:val="00ED62E1"/>
    <w:rsid w:val="00ED65B0"/>
    <w:rsid w:val="00ED66E9"/>
    <w:rsid w:val="00ED6EA0"/>
    <w:rsid w:val="00ED735D"/>
    <w:rsid w:val="00EE1DE1"/>
    <w:rsid w:val="00EE2E62"/>
    <w:rsid w:val="00EE3402"/>
    <w:rsid w:val="00EE403A"/>
    <w:rsid w:val="00EE49E2"/>
    <w:rsid w:val="00EE4A94"/>
    <w:rsid w:val="00EE4B58"/>
    <w:rsid w:val="00EE5A97"/>
    <w:rsid w:val="00EE5B52"/>
    <w:rsid w:val="00EE5D1D"/>
    <w:rsid w:val="00EE60DE"/>
    <w:rsid w:val="00EE6670"/>
    <w:rsid w:val="00EE696D"/>
    <w:rsid w:val="00EE791F"/>
    <w:rsid w:val="00EE7D83"/>
    <w:rsid w:val="00EF1318"/>
    <w:rsid w:val="00EF1890"/>
    <w:rsid w:val="00EF1C43"/>
    <w:rsid w:val="00EF22DE"/>
    <w:rsid w:val="00EF2401"/>
    <w:rsid w:val="00EF351C"/>
    <w:rsid w:val="00EF3A55"/>
    <w:rsid w:val="00EF3D12"/>
    <w:rsid w:val="00EF3D87"/>
    <w:rsid w:val="00EF4401"/>
    <w:rsid w:val="00EF4556"/>
    <w:rsid w:val="00EF461E"/>
    <w:rsid w:val="00EF65BA"/>
    <w:rsid w:val="00EF74F9"/>
    <w:rsid w:val="00EF79A9"/>
    <w:rsid w:val="00F00215"/>
    <w:rsid w:val="00F004AD"/>
    <w:rsid w:val="00F0092A"/>
    <w:rsid w:val="00F00B13"/>
    <w:rsid w:val="00F01606"/>
    <w:rsid w:val="00F01724"/>
    <w:rsid w:val="00F01A1D"/>
    <w:rsid w:val="00F0273F"/>
    <w:rsid w:val="00F02C6A"/>
    <w:rsid w:val="00F02E7F"/>
    <w:rsid w:val="00F0314D"/>
    <w:rsid w:val="00F03DA1"/>
    <w:rsid w:val="00F03F00"/>
    <w:rsid w:val="00F0452B"/>
    <w:rsid w:val="00F057BA"/>
    <w:rsid w:val="00F066A6"/>
    <w:rsid w:val="00F06FF7"/>
    <w:rsid w:val="00F07175"/>
    <w:rsid w:val="00F07592"/>
    <w:rsid w:val="00F107C0"/>
    <w:rsid w:val="00F10807"/>
    <w:rsid w:val="00F1139F"/>
    <w:rsid w:val="00F11922"/>
    <w:rsid w:val="00F11CED"/>
    <w:rsid w:val="00F1226B"/>
    <w:rsid w:val="00F1273F"/>
    <w:rsid w:val="00F133E1"/>
    <w:rsid w:val="00F134D7"/>
    <w:rsid w:val="00F137BF"/>
    <w:rsid w:val="00F13AFD"/>
    <w:rsid w:val="00F15C29"/>
    <w:rsid w:val="00F16011"/>
    <w:rsid w:val="00F1632C"/>
    <w:rsid w:val="00F16685"/>
    <w:rsid w:val="00F16A10"/>
    <w:rsid w:val="00F170A4"/>
    <w:rsid w:val="00F17659"/>
    <w:rsid w:val="00F17A4B"/>
    <w:rsid w:val="00F17BAA"/>
    <w:rsid w:val="00F21938"/>
    <w:rsid w:val="00F222B7"/>
    <w:rsid w:val="00F2270C"/>
    <w:rsid w:val="00F22F72"/>
    <w:rsid w:val="00F238F9"/>
    <w:rsid w:val="00F23D80"/>
    <w:rsid w:val="00F24074"/>
    <w:rsid w:val="00F24519"/>
    <w:rsid w:val="00F2543E"/>
    <w:rsid w:val="00F25B5E"/>
    <w:rsid w:val="00F25DCD"/>
    <w:rsid w:val="00F2602F"/>
    <w:rsid w:val="00F2633C"/>
    <w:rsid w:val="00F266C5"/>
    <w:rsid w:val="00F2728B"/>
    <w:rsid w:val="00F27702"/>
    <w:rsid w:val="00F30E67"/>
    <w:rsid w:val="00F320EF"/>
    <w:rsid w:val="00F32293"/>
    <w:rsid w:val="00F3231C"/>
    <w:rsid w:val="00F3334D"/>
    <w:rsid w:val="00F35C33"/>
    <w:rsid w:val="00F36105"/>
    <w:rsid w:val="00F3630D"/>
    <w:rsid w:val="00F36E15"/>
    <w:rsid w:val="00F36F18"/>
    <w:rsid w:val="00F37329"/>
    <w:rsid w:val="00F37BBD"/>
    <w:rsid w:val="00F37C55"/>
    <w:rsid w:val="00F40434"/>
    <w:rsid w:val="00F40928"/>
    <w:rsid w:val="00F409D7"/>
    <w:rsid w:val="00F41DE5"/>
    <w:rsid w:val="00F420D0"/>
    <w:rsid w:val="00F4210D"/>
    <w:rsid w:val="00F423BB"/>
    <w:rsid w:val="00F42B04"/>
    <w:rsid w:val="00F42CD6"/>
    <w:rsid w:val="00F433D4"/>
    <w:rsid w:val="00F43973"/>
    <w:rsid w:val="00F43BFF"/>
    <w:rsid w:val="00F43C08"/>
    <w:rsid w:val="00F44543"/>
    <w:rsid w:val="00F44636"/>
    <w:rsid w:val="00F447B9"/>
    <w:rsid w:val="00F44902"/>
    <w:rsid w:val="00F449FE"/>
    <w:rsid w:val="00F44CF3"/>
    <w:rsid w:val="00F451CA"/>
    <w:rsid w:val="00F452B2"/>
    <w:rsid w:val="00F45FA2"/>
    <w:rsid w:val="00F471F9"/>
    <w:rsid w:val="00F476DE"/>
    <w:rsid w:val="00F47AFE"/>
    <w:rsid w:val="00F50399"/>
    <w:rsid w:val="00F50F69"/>
    <w:rsid w:val="00F5209B"/>
    <w:rsid w:val="00F52852"/>
    <w:rsid w:val="00F52BB8"/>
    <w:rsid w:val="00F531ED"/>
    <w:rsid w:val="00F55B5C"/>
    <w:rsid w:val="00F5636D"/>
    <w:rsid w:val="00F5677E"/>
    <w:rsid w:val="00F567F3"/>
    <w:rsid w:val="00F56FC4"/>
    <w:rsid w:val="00F572F7"/>
    <w:rsid w:val="00F57666"/>
    <w:rsid w:val="00F57E79"/>
    <w:rsid w:val="00F57EB8"/>
    <w:rsid w:val="00F61241"/>
    <w:rsid w:val="00F613E4"/>
    <w:rsid w:val="00F6168B"/>
    <w:rsid w:val="00F61C19"/>
    <w:rsid w:val="00F61C44"/>
    <w:rsid w:val="00F62854"/>
    <w:rsid w:val="00F6369D"/>
    <w:rsid w:val="00F636AC"/>
    <w:rsid w:val="00F638DA"/>
    <w:rsid w:val="00F63AB4"/>
    <w:rsid w:val="00F63ED2"/>
    <w:rsid w:val="00F643F1"/>
    <w:rsid w:val="00F64AB7"/>
    <w:rsid w:val="00F65396"/>
    <w:rsid w:val="00F659BE"/>
    <w:rsid w:val="00F65E9C"/>
    <w:rsid w:val="00F66859"/>
    <w:rsid w:val="00F66DDA"/>
    <w:rsid w:val="00F66F90"/>
    <w:rsid w:val="00F67134"/>
    <w:rsid w:val="00F6723F"/>
    <w:rsid w:val="00F676C0"/>
    <w:rsid w:val="00F67C3B"/>
    <w:rsid w:val="00F67D80"/>
    <w:rsid w:val="00F700C2"/>
    <w:rsid w:val="00F707DE"/>
    <w:rsid w:val="00F7085C"/>
    <w:rsid w:val="00F70BC6"/>
    <w:rsid w:val="00F70F41"/>
    <w:rsid w:val="00F713E4"/>
    <w:rsid w:val="00F71668"/>
    <w:rsid w:val="00F71825"/>
    <w:rsid w:val="00F71B55"/>
    <w:rsid w:val="00F71C27"/>
    <w:rsid w:val="00F71EB3"/>
    <w:rsid w:val="00F72EC1"/>
    <w:rsid w:val="00F73370"/>
    <w:rsid w:val="00F734EA"/>
    <w:rsid w:val="00F739AC"/>
    <w:rsid w:val="00F73ABA"/>
    <w:rsid w:val="00F7413D"/>
    <w:rsid w:val="00F74321"/>
    <w:rsid w:val="00F74447"/>
    <w:rsid w:val="00F744E1"/>
    <w:rsid w:val="00F74AB0"/>
    <w:rsid w:val="00F74F1E"/>
    <w:rsid w:val="00F750A0"/>
    <w:rsid w:val="00F75814"/>
    <w:rsid w:val="00F7589A"/>
    <w:rsid w:val="00F7698E"/>
    <w:rsid w:val="00F769EA"/>
    <w:rsid w:val="00F772E6"/>
    <w:rsid w:val="00F77E39"/>
    <w:rsid w:val="00F803E7"/>
    <w:rsid w:val="00F809D3"/>
    <w:rsid w:val="00F80B9E"/>
    <w:rsid w:val="00F817E0"/>
    <w:rsid w:val="00F81E74"/>
    <w:rsid w:val="00F81FF2"/>
    <w:rsid w:val="00F839AD"/>
    <w:rsid w:val="00F839EF"/>
    <w:rsid w:val="00F8465A"/>
    <w:rsid w:val="00F847AD"/>
    <w:rsid w:val="00F854D3"/>
    <w:rsid w:val="00F85982"/>
    <w:rsid w:val="00F85B45"/>
    <w:rsid w:val="00F86C0B"/>
    <w:rsid w:val="00F86ECD"/>
    <w:rsid w:val="00F878B0"/>
    <w:rsid w:val="00F87AFC"/>
    <w:rsid w:val="00F87BCB"/>
    <w:rsid w:val="00F9017D"/>
    <w:rsid w:val="00F907E7"/>
    <w:rsid w:val="00F90ADC"/>
    <w:rsid w:val="00F92BC5"/>
    <w:rsid w:val="00F92E8C"/>
    <w:rsid w:val="00F92FC4"/>
    <w:rsid w:val="00F93031"/>
    <w:rsid w:val="00F93480"/>
    <w:rsid w:val="00F93FEB"/>
    <w:rsid w:val="00F944C7"/>
    <w:rsid w:val="00F94EFC"/>
    <w:rsid w:val="00F96509"/>
    <w:rsid w:val="00F966CB"/>
    <w:rsid w:val="00F968D7"/>
    <w:rsid w:val="00F96C58"/>
    <w:rsid w:val="00F97226"/>
    <w:rsid w:val="00F97817"/>
    <w:rsid w:val="00F97DE5"/>
    <w:rsid w:val="00FA04F4"/>
    <w:rsid w:val="00FA08D3"/>
    <w:rsid w:val="00FA0F61"/>
    <w:rsid w:val="00FA10B7"/>
    <w:rsid w:val="00FA17E8"/>
    <w:rsid w:val="00FA2E7D"/>
    <w:rsid w:val="00FA346E"/>
    <w:rsid w:val="00FA4A42"/>
    <w:rsid w:val="00FA5123"/>
    <w:rsid w:val="00FA585F"/>
    <w:rsid w:val="00FA5D1A"/>
    <w:rsid w:val="00FA60E7"/>
    <w:rsid w:val="00FA636D"/>
    <w:rsid w:val="00FA7212"/>
    <w:rsid w:val="00FA727D"/>
    <w:rsid w:val="00FA79BD"/>
    <w:rsid w:val="00FA7E4F"/>
    <w:rsid w:val="00FB075B"/>
    <w:rsid w:val="00FB1D6C"/>
    <w:rsid w:val="00FB2792"/>
    <w:rsid w:val="00FB2C80"/>
    <w:rsid w:val="00FB31E6"/>
    <w:rsid w:val="00FB454D"/>
    <w:rsid w:val="00FB4AB0"/>
    <w:rsid w:val="00FB4C4E"/>
    <w:rsid w:val="00FB53B2"/>
    <w:rsid w:val="00FB6273"/>
    <w:rsid w:val="00FB67AC"/>
    <w:rsid w:val="00FB6E3A"/>
    <w:rsid w:val="00FB7EC7"/>
    <w:rsid w:val="00FC04CD"/>
    <w:rsid w:val="00FC07AF"/>
    <w:rsid w:val="00FC07EF"/>
    <w:rsid w:val="00FC0DA9"/>
    <w:rsid w:val="00FC0F8F"/>
    <w:rsid w:val="00FC14D6"/>
    <w:rsid w:val="00FC1E3B"/>
    <w:rsid w:val="00FC24E9"/>
    <w:rsid w:val="00FC25E2"/>
    <w:rsid w:val="00FC33EF"/>
    <w:rsid w:val="00FC38E5"/>
    <w:rsid w:val="00FC3AD3"/>
    <w:rsid w:val="00FC4553"/>
    <w:rsid w:val="00FC4DA3"/>
    <w:rsid w:val="00FC52E9"/>
    <w:rsid w:val="00FC5578"/>
    <w:rsid w:val="00FC585A"/>
    <w:rsid w:val="00FC589F"/>
    <w:rsid w:val="00FC5E7B"/>
    <w:rsid w:val="00FC6220"/>
    <w:rsid w:val="00FC6365"/>
    <w:rsid w:val="00FC6B1B"/>
    <w:rsid w:val="00FC74F8"/>
    <w:rsid w:val="00FC7A11"/>
    <w:rsid w:val="00FC7C0A"/>
    <w:rsid w:val="00FD0434"/>
    <w:rsid w:val="00FD12E9"/>
    <w:rsid w:val="00FD15D9"/>
    <w:rsid w:val="00FD1864"/>
    <w:rsid w:val="00FD285C"/>
    <w:rsid w:val="00FD2EC7"/>
    <w:rsid w:val="00FD3358"/>
    <w:rsid w:val="00FD3887"/>
    <w:rsid w:val="00FD3914"/>
    <w:rsid w:val="00FD397C"/>
    <w:rsid w:val="00FD5319"/>
    <w:rsid w:val="00FD53BE"/>
    <w:rsid w:val="00FD5544"/>
    <w:rsid w:val="00FD599C"/>
    <w:rsid w:val="00FD5F63"/>
    <w:rsid w:val="00FD6101"/>
    <w:rsid w:val="00FD6A03"/>
    <w:rsid w:val="00FD6AAE"/>
    <w:rsid w:val="00FD7399"/>
    <w:rsid w:val="00FE0699"/>
    <w:rsid w:val="00FE0AE7"/>
    <w:rsid w:val="00FE1579"/>
    <w:rsid w:val="00FE1594"/>
    <w:rsid w:val="00FE2181"/>
    <w:rsid w:val="00FE2534"/>
    <w:rsid w:val="00FE27B9"/>
    <w:rsid w:val="00FE29FF"/>
    <w:rsid w:val="00FE2BF4"/>
    <w:rsid w:val="00FE2FD0"/>
    <w:rsid w:val="00FE3AF1"/>
    <w:rsid w:val="00FE3C7D"/>
    <w:rsid w:val="00FE4585"/>
    <w:rsid w:val="00FE4B6A"/>
    <w:rsid w:val="00FE4D8C"/>
    <w:rsid w:val="00FE4DCC"/>
    <w:rsid w:val="00FE512B"/>
    <w:rsid w:val="00FE5720"/>
    <w:rsid w:val="00FE57C5"/>
    <w:rsid w:val="00FE58BC"/>
    <w:rsid w:val="00FE5922"/>
    <w:rsid w:val="00FE5969"/>
    <w:rsid w:val="00FE5EB8"/>
    <w:rsid w:val="00FE6200"/>
    <w:rsid w:val="00FE68B8"/>
    <w:rsid w:val="00FE6DAC"/>
    <w:rsid w:val="00FE6E67"/>
    <w:rsid w:val="00FE6F79"/>
    <w:rsid w:val="00FF01E1"/>
    <w:rsid w:val="00FF0421"/>
    <w:rsid w:val="00FF0509"/>
    <w:rsid w:val="00FF0A41"/>
    <w:rsid w:val="00FF26C2"/>
    <w:rsid w:val="00FF2861"/>
    <w:rsid w:val="00FF2B09"/>
    <w:rsid w:val="00FF30A9"/>
    <w:rsid w:val="00FF3C95"/>
    <w:rsid w:val="00FF3F80"/>
    <w:rsid w:val="00FF43CC"/>
    <w:rsid w:val="00FF4537"/>
    <w:rsid w:val="00FF4725"/>
    <w:rsid w:val="00FF4807"/>
    <w:rsid w:val="00FF49C8"/>
    <w:rsid w:val="00FF4A90"/>
    <w:rsid w:val="00FF5067"/>
    <w:rsid w:val="00FF552D"/>
    <w:rsid w:val="00FF5FFE"/>
    <w:rsid w:val="00FF6D45"/>
    <w:rsid w:val="00FF76D2"/>
    <w:rsid w:val="00FF7B21"/>
    <w:rsid w:val="00FF7C0A"/>
    <w:rsid w:val="01860DD2"/>
    <w:rsid w:val="063A580F"/>
    <w:rsid w:val="0775A6E6"/>
    <w:rsid w:val="081A9CBD"/>
    <w:rsid w:val="08554604"/>
    <w:rsid w:val="09C480C7"/>
    <w:rsid w:val="0D489298"/>
    <w:rsid w:val="138852B7"/>
    <w:rsid w:val="14288E6E"/>
    <w:rsid w:val="17D3EE26"/>
    <w:rsid w:val="1A932D1D"/>
    <w:rsid w:val="1AD0E3F9"/>
    <w:rsid w:val="1BC212E7"/>
    <w:rsid w:val="1BF76BF5"/>
    <w:rsid w:val="1C973567"/>
    <w:rsid w:val="1D75404C"/>
    <w:rsid w:val="1E7B40F8"/>
    <w:rsid w:val="1EB732F1"/>
    <w:rsid w:val="20210DA2"/>
    <w:rsid w:val="25C431F8"/>
    <w:rsid w:val="2679D034"/>
    <w:rsid w:val="286A46D2"/>
    <w:rsid w:val="2965DE5E"/>
    <w:rsid w:val="298D18EA"/>
    <w:rsid w:val="2B3F70F4"/>
    <w:rsid w:val="2B7F9A99"/>
    <w:rsid w:val="2C63BAEF"/>
    <w:rsid w:val="31B731BF"/>
    <w:rsid w:val="32559A98"/>
    <w:rsid w:val="35497C31"/>
    <w:rsid w:val="35B107A0"/>
    <w:rsid w:val="36F02702"/>
    <w:rsid w:val="39DFDFCC"/>
    <w:rsid w:val="3A1CB931"/>
    <w:rsid w:val="3A3FFF60"/>
    <w:rsid w:val="3B150385"/>
    <w:rsid w:val="3DA7034C"/>
    <w:rsid w:val="3E24E7D0"/>
    <w:rsid w:val="439BA2BF"/>
    <w:rsid w:val="44D10A5F"/>
    <w:rsid w:val="44E94C96"/>
    <w:rsid w:val="45246BA3"/>
    <w:rsid w:val="4700CD31"/>
    <w:rsid w:val="47983740"/>
    <w:rsid w:val="4870D88F"/>
    <w:rsid w:val="4A44E52F"/>
    <w:rsid w:val="4ACD6E29"/>
    <w:rsid w:val="4B1E32B8"/>
    <w:rsid w:val="4B6943DE"/>
    <w:rsid w:val="4CFCEB54"/>
    <w:rsid w:val="4F339C24"/>
    <w:rsid w:val="506EC77C"/>
    <w:rsid w:val="5315C841"/>
    <w:rsid w:val="53399155"/>
    <w:rsid w:val="533F2469"/>
    <w:rsid w:val="53FDFE67"/>
    <w:rsid w:val="556160C5"/>
    <w:rsid w:val="58731DB6"/>
    <w:rsid w:val="58E45947"/>
    <w:rsid w:val="58E51BB3"/>
    <w:rsid w:val="59BAA015"/>
    <w:rsid w:val="5A5F1640"/>
    <w:rsid w:val="5AB568A4"/>
    <w:rsid w:val="5D6C0E03"/>
    <w:rsid w:val="5E053B69"/>
    <w:rsid w:val="5E808D8A"/>
    <w:rsid w:val="5F7F4B5A"/>
    <w:rsid w:val="5F873570"/>
    <w:rsid w:val="6247D153"/>
    <w:rsid w:val="624CC8DF"/>
    <w:rsid w:val="62C1B24F"/>
    <w:rsid w:val="62EEAFD1"/>
    <w:rsid w:val="633B6175"/>
    <w:rsid w:val="634EAEE5"/>
    <w:rsid w:val="63C51C82"/>
    <w:rsid w:val="63DA2097"/>
    <w:rsid w:val="646142BE"/>
    <w:rsid w:val="652F4D7F"/>
    <w:rsid w:val="66C2BC38"/>
    <w:rsid w:val="6760D0DD"/>
    <w:rsid w:val="68341565"/>
    <w:rsid w:val="68913892"/>
    <w:rsid w:val="6906A376"/>
    <w:rsid w:val="698D0DFC"/>
    <w:rsid w:val="69B9E592"/>
    <w:rsid w:val="6A13E213"/>
    <w:rsid w:val="6AF8BE50"/>
    <w:rsid w:val="6CE54904"/>
    <w:rsid w:val="6E747FAA"/>
    <w:rsid w:val="6ED1BB03"/>
    <w:rsid w:val="6F2A4005"/>
    <w:rsid w:val="6F339DBB"/>
    <w:rsid w:val="7076AE9C"/>
    <w:rsid w:val="76ACD537"/>
    <w:rsid w:val="7754FDE8"/>
    <w:rsid w:val="7770F87A"/>
    <w:rsid w:val="78680EA6"/>
    <w:rsid w:val="78B376CC"/>
    <w:rsid w:val="79CEDA6C"/>
    <w:rsid w:val="7AC30206"/>
    <w:rsid w:val="7ADDA991"/>
    <w:rsid w:val="7BB4E48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879A79F"/>
  <w15:docId w15:val="{E9253576-0691-444C-951C-BFA3528B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77B20"/>
    <w:pPr>
      <w:suppressAutoHyphens/>
      <w:spacing w:after="120" w:line="276" w:lineRule="auto"/>
      <w:jc w:val="both"/>
    </w:pPr>
    <w:rPr>
      <w:rFonts w:ascii="Arial" w:hAnsi="Arial"/>
      <w:sz w:val="22"/>
      <w:lang w:eastAsia="en-US"/>
    </w:rPr>
  </w:style>
  <w:style w:type="paragraph" w:styleId="berschrift1">
    <w:name w:val="heading 1"/>
    <w:aliases w:val="1. Überschrift"/>
    <w:basedOn w:val="Standard"/>
    <w:next w:val="Standard"/>
    <w:link w:val="berschrift1Zchn"/>
    <w:autoRedefine/>
    <w:qFormat/>
    <w:rsid w:val="00722474"/>
    <w:pPr>
      <w:keepNext/>
      <w:keepLines/>
      <w:pageBreakBefore/>
      <w:numPr>
        <w:numId w:val="10"/>
      </w:numPr>
      <w:spacing w:before="360" w:after="240"/>
      <w:outlineLvl w:val="0"/>
    </w:pPr>
    <w:rPr>
      <w:rFonts w:ascii="Arial Black" w:hAnsi="Arial Black" w:cs="Arial"/>
      <w:sz w:val="28"/>
    </w:rPr>
  </w:style>
  <w:style w:type="paragraph" w:styleId="berschrift2">
    <w:name w:val="heading 2"/>
    <w:aliases w:val="(1.1), Char6,Überschrift 2 Char1,Überschrift 2 Char Char, Char Char Char, Char Char1,Char Char Char,Char Char1,Char6, Char6 Char,Überschrift 2 Char1 Char Char,Überschrift 2 Char Char Char Char,Überschrift 2 Char1 Char Char Char Char"/>
    <w:basedOn w:val="berschrift1"/>
    <w:next w:val="Standard"/>
    <w:link w:val="berschrift2Zchn"/>
    <w:autoRedefine/>
    <w:rsid w:val="00BD3A11"/>
    <w:pPr>
      <w:keepLines w:val="0"/>
      <w:numPr>
        <w:ilvl w:val="1"/>
      </w:numPr>
      <w:spacing w:before="240"/>
      <w:ind w:hanging="766"/>
      <w:outlineLvl w:val="1"/>
    </w:pPr>
    <w:rPr>
      <w:sz w:val="24"/>
    </w:rPr>
  </w:style>
  <w:style w:type="paragraph" w:styleId="berschrift3">
    <w:name w:val="heading 3"/>
    <w:aliases w:val=" Char5,Char5,Überschrift 3 Char,Überschrift 3 Char2 Char,Char5 Char Char,Überschrift 3 Char1 Char Char,Überschrift 3 Char Char Char Char,Überschrift 3 Char1 Char Char Char Char,Überschrift 3 Char2 Char Char Char Char Char"/>
    <w:basedOn w:val="berschrift2"/>
    <w:next w:val="Standard"/>
    <w:link w:val="berschrift3Zchn"/>
    <w:autoRedefine/>
    <w:rsid w:val="007230EE"/>
    <w:pPr>
      <w:numPr>
        <w:ilvl w:val="2"/>
      </w:numPr>
      <w:tabs>
        <w:tab w:val="clear" w:pos="2007"/>
      </w:tabs>
      <w:ind w:left="993" w:hanging="993"/>
      <w:outlineLvl w:val="2"/>
    </w:pPr>
  </w:style>
  <w:style w:type="paragraph" w:styleId="berschrift4">
    <w:name w:val="heading 4"/>
    <w:aliases w:val="Überschrift 4 Char,Überschrift 4 Char1,Überschrift 4 Char Char"/>
    <w:basedOn w:val="berschrift3"/>
    <w:next w:val="Standard"/>
    <w:link w:val="berschrift4Zchn"/>
    <w:autoRedefine/>
    <w:rsid w:val="00C91ACA"/>
    <w:pPr>
      <w:numPr>
        <w:ilvl w:val="3"/>
      </w:numPr>
      <w:spacing w:before="120"/>
      <w:outlineLvl w:val="3"/>
    </w:pPr>
    <w:rPr>
      <w:sz w:val="22"/>
    </w:rPr>
  </w:style>
  <w:style w:type="paragraph" w:styleId="berschrift5">
    <w:name w:val="heading 5"/>
    <w:aliases w:val="Überschrift 5 Char,Überschrift 5 Char1 Char,Überschrift 5 Char Char Char,Überschrift 5 Char1,Überschrift 5 Char Char,Überschrift 5 Char1 Char Char,Überschrift 5 Char Char Char Char,Überschrift 5 Char2 Char,Überschrift 5 Char1 Char2 Char"/>
    <w:basedOn w:val="berschrift4"/>
    <w:next w:val="Standard"/>
    <w:link w:val="berschrift5Zchn"/>
    <w:rsid w:val="003600F4"/>
    <w:pPr>
      <w:numPr>
        <w:ilvl w:val="4"/>
      </w:numPr>
      <w:tabs>
        <w:tab w:val="left" w:pos="993"/>
      </w:tabs>
      <w:outlineLvl w:val="4"/>
    </w:pPr>
  </w:style>
  <w:style w:type="paragraph" w:styleId="berschrift6">
    <w:name w:val="heading 6"/>
    <w:aliases w:val="Überschrift Fett"/>
    <w:basedOn w:val="Standard"/>
    <w:next w:val="Standard"/>
    <w:link w:val="berschrift6Zchn"/>
    <w:rsid w:val="003600F4"/>
    <w:pPr>
      <w:outlineLvl w:val="5"/>
    </w:pPr>
    <w:rPr>
      <w:b/>
      <w:lang w:eastAsia="de-DE"/>
    </w:rPr>
  </w:style>
  <w:style w:type="paragraph" w:styleId="berschrift7">
    <w:name w:val="heading 7"/>
    <w:aliases w:val="Überschrift Kursiv"/>
    <w:basedOn w:val="berschrift6"/>
    <w:next w:val="Standard"/>
    <w:rsid w:val="003600F4"/>
    <w:pPr>
      <w:outlineLvl w:val="6"/>
    </w:pPr>
    <w:rPr>
      <w:b w:val="0"/>
      <w:i/>
    </w:rPr>
  </w:style>
  <w:style w:type="paragraph" w:styleId="berschrift8">
    <w:name w:val="heading 8"/>
    <w:basedOn w:val="Standard"/>
    <w:next w:val="Standard"/>
    <w:link w:val="berschrift8Zchn"/>
    <w:rsid w:val="003600F4"/>
    <w:pPr>
      <w:outlineLvl w:val="7"/>
    </w:pPr>
  </w:style>
  <w:style w:type="paragraph" w:styleId="berschrift9">
    <w:name w:val="heading 9"/>
    <w:basedOn w:val="Standard"/>
    <w:next w:val="Standard"/>
    <w:qFormat/>
    <w:rsid w:val="00243246"/>
    <w:p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
    <w:basedOn w:val="Standard"/>
    <w:link w:val="1Einrckung-Char"/>
    <w:rsid w:val="003600F4"/>
    <w:pPr>
      <w:numPr>
        <w:numId w:val="2"/>
      </w:numPr>
      <w:tabs>
        <w:tab w:val="left" w:pos="284"/>
      </w:tabs>
    </w:pPr>
  </w:style>
  <w:style w:type="paragraph" w:customStyle="1" w:styleId="1Weiternach-">
    <w:name w:val="1. Weiter nach (-)"/>
    <w:basedOn w:val="Standard"/>
    <w:link w:val="1Weiternach-Zchn"/>
    <w:rsid w:val="003600F4"/>
    <w:pPr>
      <w:ind w:left="284"/>
    </w:pPr>
  </w:style>
  <w:style w:type="paragraph" w:customStyle="1" w:styleId="2Einrckungo">
    <w:name w:val="2. Einrückung (o)"/>
    <w:basedOn w:val="1Einrckung-"/>
    <w:rsid w:val="003600F4"/>
    <w:pPr>
      <w:numPr>
        <w:numId w:val="3"/>
      </w:numPr>
      <w:tabs>
        <w:tab w:val="clear" w:pos="284"/>
        <w:tab w:val="left" w:pos="567"/>
      </w:tabs>
    </w:pPr>
  </w:style>
  <w:style w:type="paragraph" w:customStyle="1" w:styleId="2Weiternacho">
    <w:name w:val="2. Weiter nach (o)"/>
    <w:basedOn w:val="1Weiternach-"/>
    <w:link w:val="2WeiternachoZchn"/>
    <w:rsid w:val="003600F4"/>
    <w:pPr>
      <w:ind w:left="567"/>
    </w:pPr>
  </w:style>
  <w:style w:type="paragraph" w:styleId="Abbildungsverzeichnis">
    <w:name w:val="table of figures"/>
    <w:basedOn w:val="Standard"/>
    <w:next w:val="Standard"/>
    <w:semiHidden/>
    <w:rsid w:val="003600F4"/>
  </w:style>
  <w:style w:type="paragraph" w:styleId="Beschriftung">
    <w:name w:val="caption"/>
    <w:aliases w:val="Beschriftung Char,Tabellen/Abbildungen"/>
    <w:basedOn w:val="Standard"/>
    <w:next w:val="Standard"/>
    <w:link w:val="BeschriftungZchn"/>
    <w:uiPriority w:val="35"/>
    <w:qFormat/>
    <w:rsid w:val="003600F4"/>
    <w:rPr>
      <w:b/>
      <w:sz w:val="18"/>
    </w:rPr>
  </w:style>
  <w:style w:type="paragraph" w:styleId="Fuzeile">
    <w:name w:val="footer"/>
    <w:basedOn w:val="Standard"/>
    <w:link w:val="FuzeileZchn"/>
    <w:uiPriority w:val="99"/>
    <w:pPr>
      <w:tabs>
        <w:tab w:val="center" w:pos="4536"/>
        <w:tab w:val="right" w:pos="9072"/>
      </w:tabs>
    </w:pPr>
  </w:style>
  <w:style w:type="paragraph" w:customStyle="1" w:styleId="Grafik">
    <w:name w:val="Grafik"/>
    <w:rsid w:val="003600F4"/>
    <w:rPr>
      <w:rFonts w:ascii="Tahoma" w:hAnsi="Tahoma"/>
      <w:sz w:val="22"/>
      <w:lang w:eastAsia="en-US"/>
    </w:rPr>
  </w:style>
  <w:style w:type="paragraph" w:styleId="Kopfzeile">
    <w:name w:val="header"/>
    <w:basedOn w:val="Standard"/>
    <w:pPr>
      <w:tabs>
        <w:tab w:val="num" w:pos="927"/>
        <w:tab w:val="center" w:pos="4536"/>
        <w:tab w:val="right" w:pos="9072"/>
      </w:tabs>
      <w:spacing w:before="60"/>
      <w:ind w:left="851" w:hanging="284"/>
    </w:pPr>
  </w:style>
  <w:style w:type="paragraph" w:customStyle="1" w:styleId="ProfilStandard">
    <w:name w:val="Profil Standard"/>
    <w:basedOn w:val="Standard"/>
    <w:rsid w:val="003600F4"/>
    <w:pPr>
      <w:spacing w:before="60" w:after="60"/>
    </w:pPr>
    <w:rPr>
      <w:sz w:val="16"/>
    </w:rPr>
  </w:style>
  <w:style w:type="paragraph" w:customStyle="1" w:styleId="ProfilErsteAufzhlung">
    <w:name w:val="Profil Erste Aufzählung"/>
    <w:basedOn w:val="ProfilStandard"/>
    <w:next w:val="Standard"/>
    <w:rsid w:val="003600F4"/>
    <w:pPr>
      <w:numPr>
        <w:numId w:val="7"/>
      </w:numPr>
      <w:tabs>
        <w:tab w:val="clear" w:pos="360"/>
        <w:tab w:val="left" w:pos="227"/>
      </w:tabs>
    </w:pPr>
  </w:style>
  <w:style w:type="paragraph" w:customStyle="1" w:styleId="ProfilErsteTextzeile">
    <w:name w:val="Profil Erste Textzeile"/>
    <w:basedOn w:val="ProfilStandard"/>
    <w:next w:val="Standard"/>
    <w:rsid w:val="003600F4"/>
  </w:style>
  <w:style w:type="paragraph" w:customStyle="1" w:styleId="ProfilInnereAufzhlung">
    <w:name w:val="Profil Innere Aufzählung"/>
    <w:basedOn w:val="ProfilErsteAufzhlung"/>
    <w:rsid w:val="003600F4"/>
    <w:pPr>
      <w:numPr>
        <w:numId w:val="8"/>
      </w:numPr>
      <w:tabs>
        <w:tab w:val="clear" w:pos="360"/>
      </w:tabs>
      <w:spacing w:before="0"/>
    </w:pPr>
  </w:style>
  <w:style w:type="paragraph" w:customStyle="1" w:styleId="ProfilInnererTabellentext">
    <w:name w:val="Profil Innerer Tabellentext"/>
    <w:basedOn w:val="ProfilErsteTextzeile"/>
    <w:rsid w:val="003600F4"/>
    <w:pPr>
      <w:spacing w:before="0"/>
    </w:pPr>
  </w:style>
  <w:style w:type="paragraph" w:customStyle="1" w:styleId="ProfilName">
    <w:name w:val="Profil Name"/>
    <w:basedOn w:val="ProfilStandard"/>
    <w:rsid w:val="003600F4"/>
    <w:rPr>
      <w:sz w:val="24"/>
    </w:rPr>
  </w:style>
  <w:style w:type="paragraph" w:customStyle="1" w:styleId="ProfilProjektfunktion">
    <w:name w:val="Profil Projektfunktion"/>
    <w:basedOn w:val="ProfilStandard"/>
    <w:rsid w:val="003600F4"/>
    <w:pPr>
      <w:spacing w:after="0"/>
    </w:pPr>
    <w:rPr>
      <w:b/>
      <w:sz w:val="24"/>
    </w:rPr>
  </w:style>
  <w:style w:type="paragraph" w:customStyle="1" w:styleId="ProfilZeilenbezeichner">
    <w:name w:val="Profil Zeilenbezeichner"/>
    <w:basedOn w:val="ProfilStandard"/>
    <w:rsid w:val="003600F4"/>
    <w:rPr>
      <w:b/>
    </w:rPr>
  </w:style>
  <w:style w:type="paragraph" w:customStyle="1" w:styleId="Standard-Fett">
    <w:name w:val="Standard-Fett"/>
    <w:basedOn w:val="Standard"/>
    <w:rsid w:val="003600F4"/>
    <w:rPr>
      <w:b/>
    </w:rPr>
  </w:style>
  <w:style w:type="paragraph" w:customStyle="1" w:styleId="Standard-Kursiv">
    <w:name w:val="Standard-Kursiv"/>
    <w:basedOn w:val="Standard"/>
    <w:rsid w:val="003600F4"/>
    <w:rPr>
      <w:i/>
    </w:rPr>
  </w:style>
  <w:style w:type="paragraph" w:customStyle="1" w:styleId="StandardProfil">
    <w:name w:val="StandardProfil"/>
    <w:rsid w:val="003600F4"/>
    <w:rPr>
      <w:rFonts w:ascii="Tahoma" w:hAnsi="Tahoma"/>
      <w:sz w:val="16"/>
      <w:lang w:eastAsia="en-US"/>
    </w:rPr>
  </w:style>
  <w:style w:type="paragraph" w:customStyle="1" w:styleId="TabellenText">
    <w:name w:val="TabellenText"/>
    <w:basedOn w:val="Standard"/>
    <w:link w:val="TabellenTextZchn"/>
    <w:rsid w:val="003600F4"/>
    <w:pPr>
      <w:spacing w:before="60" w:after="60"/>
    </w:pPr>
    <w:rPr>
      <w:sz w:val="18"/>
    </w:rPr>
  </w:style>
  <w:style w:type="paragraph" w:customStyle="1" w:styleId="Tabelle1Ein-">
    <w:name w:val="Tabelle1.Ein(-)"/>
    <w:basedOn w:val="TabellenText"/>
    <w:link w:val="Tabelle1Ein-Zchn"/>
    <w:rsid w:val="003600F4"/>
    <w:pPr>
      <w:numPr>
        <w:numId w:val="4"/>
      </w:numPr>
      <w:tabs>
        <w:tab w:val="left" w:pos="170"/>
      </w:tabs>
    </w:pPr>
  </w:style>
  <w:style w:type="paragraph" w:customStyle="1" w:styleId="Tabelle2Eino">
    <w:name w:val="Tabelle2.Ein(o)"/>
    <w:basedOn w:val="Tabelle1Ein-"/>
    <w:rsid w:val="003600F4"/>
    <w:pPr>
      <w:numPr>
        <w:numId w:val="5"/>
      </w:numPr>
      <w:tabs>
        <w:tab w:val="clear" w:pos="170"/>
        <w:tab w:val="left" w:pos="340"/>
      </w:tabs>
    </w:pPr>
  </w:style>
  <w:style w:type="paragraph" w:customStyle="1" w:styleId="Tabellenkopf">
    <w:name w:val="Tabellenkopf"/>
    <w:basedOn w:val="TabellenText"/>
    <w:rsid w:val="003600F4"/>
    <w:rPr>
      <w:b/>
    </w:rPr>
  </w:style>
  <w:style w:type="paragraph" w:customStyle="1" w:styleId="Tabellentitel">
    <w:name w:val="Tabellentitel"/>
    <w:basedOn w:val="TabellenText"/>
    <w:rsid w:val="003600F4"/>
    <w:pPr>
      <w:jc w:val="center"/>
    </w:pPr>
    <w:rPr>
      <w:b/>
      <w:sz w:val="20"/>
    </w:rPr>
  </w:style>
  <w:style w:type="paragraph" w:styleId="Verzeichnis1">
    <w:name w:val="toc 1"/>
    <w:basedOn w:val="Standard"/>
    <w:link w:val="Verzeichnis1Zchn"/>
    <w:autoRedefine/>
    <w:uiPriority w:val="39"/>
    <w:rsid w:val="003A656F"/>
    <w:pPr>
      <w:tabs>
        <w:tab w:val="left" w:pos="426"/>
        <w:tab w:val="right" w:leader="dot" w:pos="9072"/>
      </w:tabs>
    </w:pPr>
    <w:rPr>
      <w:b/>
      <w:noProof/>
    </w:rPr>
  </w:style>
  <w:style w:type="paragraph" w:styleId="Verzeichnis2">
    <w:name w:val="toc 2"/>
    <w:basedOn w:val="Verzeichnis1"/>
    <w:link w:val="Verzeichnis2Zchn"/>
    <w:autoRedefine/>
    <w:uiPriority w:val="39"/>
    <w:rsid w:val="001D0BD2"/>
    <w:pPr>
      <w:tabs>
        <w:tab w:val="clear" w:pos="426"/>
        <w:tab w:val="left" w:pos="851"/>
      </w:tabs>
      <w:ind w:left="709" w:hanging="425"/>
    </w:pPr>
    <w:rPr>
      <w:b w:val="0"/>
    </w:rPr>
  </w:style>
  <w:style w:type="paragraph" w:styleId="Verzeichnis3">
    <w:name w:val="toc 3"/>
    <w:basedOn w:val="Verzeichnis2"/>
    <w:autoRedefine/>
    <w:uiPriority w:val="39"/>
    <w:rsid w:val="00CE6E97"/>
    <w:pPr>
      <w:tabs>
        <w:tab w:val="left" w:pos="1650"/>
      </w:tabs>
      <w:spacing w:before="60"/>
      <w:ind w:left="1276" w:hanging="567"/>
    </w:pPr>
    <w:rPr>
      <w:szCs w:val="22"/>
      <w:lang w:val="en-GB"/>
    </w:rPr>
  </w:style>
  <w:style w:type="paragraph" w:styleId="Verzeichnis4">
    <w:name w:val="toc 4"/>
    <w:basedOn w:val="Verzeichnis3"/>
    <w:autoRedefine/>
    <w:uiPriority w:val="39"/>
    <w:rsid w:val="003600F4"/>
    <w:pPr>
      <w:ind w:left="1985" w:hanging="709"/>
    </w:pPr>
  </w:style>
  <w:style w:type="paragraph" w:styleId="Verzeichnis5">
    <w:name w:val="toc 5"/>
    <w:basedOn w:val="Verzeichnis4"/>
    <w:autoRedefine/>
    <w:semiHidden/>
    <w:rsid w:val="003600F4"/>
    <w:pPr>
      <w:tabs>
        <w:tab w:val="left" w:pos="2835"/>
      </w:tabs>
      <w:ind w:left="2836" w:right="567" w:hanging="851"/>
    </w:pPr>
  </w:style>
  <w:style w:type="paragraph" w:styleId="Verzeichnis6">
    <w:name w:val="toc 6"/>
    <w:basedOn w:val="Verzeichnis5"/>
    <w:autoRedefine/>
    <w:semiHidden/>
    <w:rsid w:val="003600F4"/>
    <w:pPr>
      <w:ind w:left="1100"/>
    </w:pPr>
    <w:rPr>
      <w:rFonts w:ascii="Times New Roman" w:hAnsi="Times New Roman"/>
      <w:sz w:val="18"/>
    </w:rPr>
  </w:style>
  <w:style w:type="paragraph" w:styleId="Verzeichnis7">
    <w:name w:val="toc 7"/>
    <w:basedOn w:val="Verzeichnis6"/>
    <w:autoRedefine/>
    <w:semiHidden/>
    <w:rsid w:val="003600F4"/>
    <w:pPr>
      <w:ind w:left="1320"/>
    </w:pPr>
  </w:style>
  <w:style w:type="paragraph" w:styleId="Verzeichnis8">
    <w:name w:val="toc 8"/>
    <w:basedOn w:val="Standard"/>
    <w:next w:val="Standard"/>
    <w:autoRedefine/>
    <w:semiHidden/>
    <w:rsid w:val="003600F4"/>
    <w:pPr>
      <w:ind w:left="1540"/>
    </w:pPr>
    <w:rPr>
      <w:rFonts w:ascii="Times New Roman" w:hAnsi="Times New Roman"/>
      <w:sz w:val="18"/>
    </w:rPr>
  </w:style>
  <w:style w:type="paragraph" w:styleId="Verzeichnis9">
    <w:name w:val="toc 9"/>
    <w:basedOn w:val="Standard"/>
    <w:next w:val="Standard"/>
    <w:autoRedefine/>
    <w:semiHidden/>
    <w:rsid w:val="003600F4"/>
    <w:pPr>
      <w:ind w:left="1760"/>
    </w:pPr>
    <w:rPr>
      <w:rFonts w:ascii="Times New Roman" w:hAnsi="Times New Roman"/>
      <w:sz w:val="18"/>
    </w:rPr>
  </w:style>
  <w:style w:type="paragraph" w:customStyle="1" w:styleId="Verzeichnisueberschrift">
    <w:name w:val="Verzeichnisueberschrift"/>
    <w:basedOn w:val="Standard"/>
    <w:rsid w:val="003600F4"/>
    <w:pPr>
      <w:spacing w:after="240"/>
    </w:pPr>
    <w:rPr>
      <w:b/>
      <w:sz w:val="28"/>
    </w:rPr>
  </w:style>
  <w:style w:type="paragraph" w:customStyle="1" w:styleId="3Einrckung">
    <w:name w:val="3. Einrückung ()"/>
    <w:basedOn w:val="1Einrckung-"/>
    <w:rsid w:val="003600F4"/>
    <w:pPr>
      <w:numPr>
        <w:numId w:val="1"/>
      </w:numPr>
      <w:tabs>
        <w:tab w:val="clear" w:pos="284"/>
        <w:tab w:val="clear" w:pos="927"/>
        <w:tab w:val="left" w:pos="851"/>
      </w:tabs>
    </w:pPr>
  </w:style>
  <w:style w:type="paragraph" w:customStyle="1" w:styleId="3Weiternach">
    <w:name w:val="3. Weiter nach ()"/>
    <w:basedOn w:val="2Weiternacho"/>
    <w:rsid w:val="003600F4"/>
    <w:pPr>
      <w:ind w:left="851"/>
    </w:pPr>
  </w:style>
  <w:style w:type="paragraph" w:customStyle="1" w:styleId="Tabelle3Ein">
    <w:name w:val="Tabelle3.Ein()"/>
    <w:basedOn w:val="Tabelle2Eino"/>
    <w:rsid w:val="003600F4"/>
    <w:pPr>
      <w:numPr>
        <w:numId w:val="6"/>
      </w:numPr>
      <w:tabs>
        <w:tab w:val="clear" w:pos="340"/>
        <w:tab w:val="clear" w:pos="700"/>
        <w:tab w:val="left" w:pos="510"/>
      </w:tabs>
    </w:pPr>
  </w:style>
  <w:style w:type="character" w:customStyle="1" w:styleId="1Einrckung-Char">
    <w:name w:val="1. Einrückung (-) Char"/>
    <w:link w:val="1Einrckung-"/>
    <w:rsid w:val="00E26832"/>
    <w:rPr>
      <w:rFonts w:ascii="Arial" w:hAnsi="Arial"/>
      <w:sz w:val="22"/>
      <w:lang w:eastAsia="en-US"/>
    </w:rPr>
  </w:style>
  <w:style w:type="paragraph" w:styleId="Sprechblasentext">
    <w:name w:val="Balloon Text"/>
    <w:basedOn w:val="Standard"/>
    <w:link w:val="SprechblasentextZchn"/>
    <w:rsid w:val="00650A6F"/>
    <w:rPr>
      <w:rFonts w:ascii="Tahoma" w:hAnsi="Tahoma" w:cs="Tahoma"/>
      <w:sz w:val="16"/>
      <w:szCs w:val="16"/>
    </w:rPr>
  </w:style>
  <w:style w:type="paragraph" w:styleId="Makrotext">
    <w:name w:val="macro"/>
    <w:autoRedefine/>
    <w:semiHidden/>
    <w:rsid w:val="003600F4"/>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Tele-GroteskHal" w:hAnsi="Tele-GroteskHal" w:cs="Courier New"/>
      <w:lang w:eastAsia="en-US"/>
    </w:rPr>
  </w:style>
  <w:style w:type="character" w:styleId="Hyperlink">
    <w:name w:val="Hyperlink"/>
    <w:rsid w:val="00D25F93"/>
    <w:rPr>
      <w:color w:val="0000FF"/>
      <w:u w:val="single"/>
    </w:rPr>
  </w:style>
  <w:style w:type="character" w:styleId="Kommentarzeichen">
    <w:name w:val="annotation reference"/>
    <w:rsid w:val="00D25F93"/>
    <w:rPr>
      <w:sz w:val="16"/>
      <w:szCs w:val="16"/>
    </w:rPr>
  </w:style>
  <w:style w:type="paragraph" w:styleId="Kommentartext">
    <w:name w:val="annotation text"/>
    <w:basedOn w:val="Standard"/>
    <w:link w:val="KommentartextZchn"/>
    <w:rsid w:val="006E1674"/>
    <w:rPr>
      <w:sz w:val="20"/>
      <w:lang w:eastAsia="de-DE"/>
    </w:rPr>
  </w:style>
  <w:style w:type="character" w:customStyle="1" w:styleId="berschrift3Zchn">
    <w:name w:val="Überschrift 3 Zchn"/>
    <w:aliases w:val=" Char5 Zchn,Char5 Zchn,Überschrift 3 Char Zchn,Überschrift 3 Char2 Char Zchn,Char5 Char Char Zchn,Überschrift 3 Char1 Char Char Zchn,Überschrift 3 Char Char Char Char Zchn,Überschrift 3 Char1 Char Char Char Char Zchn"/>
    <w:link w:val="berschrift3"/>
    <w:rsid w:val="007230EE"/>
    <w:rPr>
      <w:rFonts w:ascii="Arial Black" w:hAnsi="Arial Black" w:cs="Arial"/>
      <w:sz w:val="24"/>
      <w:lang w:eastAsia="en-US"/>
    </w:rPr>
  </w:style>
  <w:style w:type="paragraph" w:styleId="Textkrper3">
    <w:name w:val="Body Text 3"/>
    <w:basedOn w:val="Standard"/>
    <w:rsid w:val="00975EA2"/>
    <w:rPr>
      <w:rFonts w:cs="Arial"/>
      <w:sz w:val="20"/>
      <w:lang w:eastAsia="de-DE"/>
    </w:rPr>
  </w:style>
  <w:style w:type="paragraph" w:styleId="Textkrper-Zeileneinzug">
    <w:name w:val="Body Text Indent"/>
    <w:basedOn w:val="Standard"/>
    <w:rsid w:val="00AB2CAB"/>
    <w:pPr>
      <w:ind w:left="283"/>
    </w:pPr>
  </w:style>
  <w:style w:type="character" w:customStyle="1" w:styleId="1Weiternach-Zchn">
    <w:name w:val="1. Weiter nach (-) Zchn"/>
    <w:link w:val="1Weiternach-"/>
    <w:rsid w:val="008E1446"/>
    <w:rPr>
      <w:rFonts w:ascii="Century Gothic" w:hAnsi="Century Gothic"/>
      <w:sz w:val="22"/>
      <w:lang w:val="de-DE" w:eastAsia="en-US" w:bidi="ar-SA"/>
    </w:rPr>
  </w:style>
  <w:style w:type="paragraph" w:customStyle="1" w:styleId="Anlagen">
    <w:name w:val="Anlagen"/>
    <w:basedOn w:val="berschrift1"/>
    <w:next w:val="Standard"/>
    <w:rsid w:val="0039331A"/>
    <w:pPr>
      <w:numPr>
        <w:numId w:val="9"/>
      </w:numPr>
    </w:pPr>
  </w:style>
  <w:style w:type="character" w:customStyle="1" w:styleId="berschrift4Zchn">
    <w:name w:val="Überschrift 4 Zchn"/>
    <w:aliases w:val="Überschrift 4 Char Zchn,Überschrift 4 Char1 Zchn,Überschrift 4 Char Char Zchn"/>
    <w:link w:val="berschrift4"/>
    <w:rsid w:val="00C91ACA"/>
    <w:rPr>
      <w:rFonts w:ascii="Arial Black" w:hAnsi="Arial Black" w:cs="Arial"/>
      <w:sz w:val="22"/>
      <w:lang w:eastAsia="en-US"/>
    </w:rPr>
  </w:style>
  <w:style w:type="character" w:customStyle="1" w:styleId="berschrift5Zchn">
    <w:name w:val="Überschrift 5 Zchn"/>
    <w:aliases w:val="Überschrift 5 Char Zchn,Überschrift 5 Char1 Char Zchn,Überschrift 5 Char Char Char Zchn,Überschrift 5 Char1 Zchn,Überschrift 5 Char Char Zchn,Überschrift 5 Char1 Char Char Zchn,Überschrift 5 Char Char Char Char Zchn"/>
    <w:basedOn w:val="berschrift4Zchn"/>
    <w:link w:val="berschrift5"/>
    <w:rsid w:val="00DD10E1"/>
    <w:rPr>
      <w:rFonts w:ascii="Arial Black" w:hAnsi="Arial Black" w:cs="Arial"/>
      <w:sz w:val="22"/>
      <w:lang w:eastAsia="en-US"/>
    </w:rPr>
  </w:style>
  <w:style w:type="paragraph" w:styleId="StandardWeb">
    <w:name w:val="Normal (Web)"/>
    <w:basedOn w:val="Standard"/>
    <w:uiPriority w:val="99"/>
    <w:semiHidden/>
    <w:unhideWhenUsed/>
    <w:rsid w:val="009A44C1"/>
    <w:pPr>
      <w:spacing w:before="100" w:beforeAutospacing="1" w:after="100" w:afterAutospacing="1"/>
    </w:pPr>
    <w:rPr>
      <w:rFonts w:ascii="Times New Roman" w:hAnsi="Times New Roman"/>
      <w:color w:val="000000"/>
      <w:szCs w:val="24"/>
      <w:lang w:eastAsia="de-DE"/>
    </w:rPr>
  </w:style>
  <w:style w:type="paragraph" w:styleId="NurText">
    <w:name w:val="Plain Text"/>
    <w:basedOn w:val="Standard"/>
    <w:rsid w:val="00D85743"/>
    <w:rPr>
      <w:rFonts w:ascii="Courier New" w:hAnsi="Courier New" w:cs="Courier New"/>
      <w:sz w:val="20"/>
      <w:lang w:eastAsia="de-DE"/>
    </w:rPr>
  </w:style>
  <w:style w:type="character" w:customStyle="1" w:styleId="berschrift6Zchn">
    <w:name w:val="Überschrift 6 Zchn"/>
    <w:aliases w:val="Überschrift Fett Zchn"/>
    <w:link w:val="berschrift6"/>
    <w:rsid w:val="00B75D8A"/>
    <w:rPr>
      <w:rFonts w:ascii="Century Gothic" w:hAnsi="Century Gothic"/>
      <w:b/>
      <w:sz w:val="22"/>
      <w:lang w:val="de-DE" w:eastAsia="de-DE" w:bidi="ar-SA"/>
    </w:rPr>
  </w:style>
  <w:style w:type="paragraph" w:customStyle="1" w:styleId="1Einrckung-CharCharCharChar">
    <w:name w:val="1. Einrückung (-) Char Char Char Char"/>
    <w:basedOn w:val="Standard"/>
    <w:rsid w:val="00B75D8A"/>
    <w:pPr>
      <w:tabs>
        <w:tab w:val="left" w:pos="284"/>
        <w:tab w:val="num" w:pos="360"/>
      </w:tabs>
      <w:ind w:left="284" w:hanging="284"/>
    </w:pPr>
    <w:rPr>
      <w:lang w:eastAsia="de-DE"/>
    </w:rPr>
  </w:style>
  <w:style w:type="paragraph" w:customStyle="1" w:styleId="1Einrckung-CharCharChar1Char">
    <w:name w:val="1. Einrückung (-) Char Char Char1 Char"/>
    <w:basedOn w:val="Standard"/>
    <w:link w:val="1Einrckung-CharCharChar1CharChar"/>
    <w:rsid w:val="009E7124"/>
    <w:pPr>
      <w:tabs>
        <w:tab w:val="left" w:pos="284"/>
        <w:tab w:val="num" w:pos="690"/>
      </w:tabs>
      <w:ind w:left="613" w:hanging="283"/>
    </w:pPr>
    <w:rPr>
      <w:lang w:eastAsia="de-DE"/>
    </w:rPr>
  </w:style>
  <w:style w:type="character" w:customStyle="1" w:styleId="1Einrckung-CharCharChar1CharChar">
    <w:name w:val="1. Einrückung (-) Char Char Char1 Char Char"/>
    <w:link w:val="1Einrckung-CharCharChar1Char"/>
    <w:rsid w:val="009E7124"/>
    <w:rPr>
      <w:rFonts w:ascii="Century Gothic" w:hAnsi="Century Gothic"/>
      <w:sz w:val="22"/>
    </w:rPr>
  </w:style>
  <w:style w:type="paragraph" w:customStyle="1" w:styleId="1Einrckung-CharChar1CharCharCharCharChar">
    <w:name w:val="1. Einrückung (-) Char Char1 Char Char Char Char Char"/>
    <w:basedOn w:val="Standard"/>
    <w:link w:val="1Einrckung-CharChar1CharCharCharCharCharChar"/>
    <w:rsid w:val="00AF05B1"/>
    <w:pPr>
      <w:tabs>
        <w:tab w:val="left" w:pos="284"/>
        <w:tab w:val="num" w:pos="360"/>
      </w:tabs>
      <w:ind w:left="284" w:hanging="284"/>
    </w:pPr>
    <w:rPr>
      <w:lang w:eastAsia="de-DE"/>
    </w:rPr>
  </w:style>
  <w:style w:type="character" w:customStyle="1" w:styleId="1Einrckung-CharChar1CharCharCharCharCharChar">
    <w:name w:val="1. Einrückung (-) Char Char1 Char Char Char Char Char Char"/>
    <w:link w:val="1Einrckung-CharChar1CharCharCharCharChar"/>
    <w:rsid w:val="00AF05B1"/>
    <w:rPr>
      <w:rFonts w:ascii="Century Gothic" w:hAnsi="Century Gothic"/>
      <w:sz w:val="22"/>
      <w:lang w:val="de-DE" w:eastAsia="de-DE" w:bidi="ar-SA"/>
    </w:rPr>
  </w:style>
  <w:style w:type="paragraph" w:customStyle="1" w:styleId="TabellenTextChar">
    <w:name w:val="TabellenText Char"/>
    <w:basedOn w:val="Standard"/>
    <w:link w:val="TabellenTextCharChar"/>
    <w:rsid w:val="002D6D43"/>
    <w:pPr>
      <w:spacing w:before="60" w:after="60"/>
    </w:pPr>
    <w:rPr>
      <w:sz w:val="18"/>
      <w:lang w:eastAsia="de-DE"/>
    </w:rPr>
  </w:style>
  <w:style w:type="character" w:customStyle="1" w:styleId="TabellenTextCharChar">
    <w:name w:val="TabellenText Char Char"/>
    <w:link w:val="TabellenTextChar"/>
    <w:rsid w:val="002D6D43"/>
    <w:rPr>
      <w:rFonts w:ascii="Century Gothic" w:hAnsi="Century Gothic"/>
      <w:sz w:val="18"/>
      <w:lang w:val="de-DE" w:eastAsia="de-DE" w:bidi="ar-SA"/>
    </w:rPr>
  </w:style>
  <w:style w:type="character" w:customStyle="1" w:styleId="BeschriftungZchn">
    <w:name w:val="Beschriftung Zchn"/>
    <w:aliases w:val="Beschriftung Char Zchn,Tabellen/Abbildungen Zchn"/>
    <w:link w:val="Beschriftung"/>
    <w:rsid w:val="0075496B"/>
    <w:rPr>
      <w:rFonts w:ascii="Century Gothic" w:hAnsi="Century Gothic"/>
      <w:b/>
      <w:sz w:val="18"/>
      <w:lang w:val="de-DE" w:eastAsia="en-US" w:bidi="ar-SA"/>
    </w:rPr>
  </w:style>
  <w:style w:type="paragraph" w:customStyle="1" w:styleId="1Einrckung-CharChar">
    <w:name w:val="1. Einrückung (-) Char Char"/>
    <w:basedOn w:val="Standard"/>
    <w:link w:val="1Einrckung-CharCharChar2"/>
    <w:rsid w:val="00D62710"/>
    <w:pPr>
      <w:tabs>
        <w:tab w:val="left" w:pos="284"/>
        <w:tab w:val="num" w:pos="927"/>
      </w:tabs>
      <w:ind w:left="851" w:hanging="284"/>
    </w:pPr>
  </w:style>
  <w:style w:type="character" w:customStyle="1" w:styleId="1Einrckung-CharCharChar2">
    <w:name w:val="1. Einrückung (-) Char Char Char2"/>
    <w:link w:val="1Einrckung-CharChar"/>
    <w:rsid w:val="00D62710"/>
    <w:rPr>
      <w:rFonts w:ascii="Century Gothic" w:hAnsi="Century Gothic"/>
      <w:sz w:val="22"/>
      <w:lang w:eastAsia="en-US"/>
    </w:rPr>
  </w:style>
  <w:style w:type="character" w:customStyle="1" w:styleId="2WeiternachoZchn">
    <w:name w:val="2. Weiter nach (o) Zchn"/>
    <w:basedOn w:val="1Weiternach-Zchn"/>
    <w:link w:val="2Weiternacho"/>
    <w:rsid w:val="00F37329"/>
    <w:rPr>
      <w:rFonts w:ascii="Century Gothic" w:hAnsi="Century Gothic"/>
      <w:sz w:val="22"/>
      <w:lang w:val="de-DE" w:eastAsia="en-US" w:bidi="ar-SA"/>
    </w:rPr>
  </w:style>
  <w:style w:type="character" w:styleId="BesuchterLink">
    <w:name w:val="FollowedHyperlink"/>
    <w:rsid w:val="00003567"/>
    <w:rPr>
      <w:color w:val="800080"/>
      <w:u w:val="single"/>
    </w:rPr>
  </w:style>
  <w:style w:type="paragraph" w:styleId="Kommentarthema">
    <w:name w:val="annotation subject"/>
    <w:basedOn w:val="Kommentartext"/>
    <w:next w:val="Kommentartext"/>
    <w:semiHidden/>
    <w:rsid w:val="00F57E79"/>
    <w:rPr>
      <w:b/>
      <w:bCs/>
      <w:lang w:eastAsia="en-US"/>
    </w:rPr>
  </w:style>
  <w:style w:type="character" w:customStyle="1" w:styleId="berschrift8Zchn">
    <w:name w:val="Überschrift 8 Zchn"/>
    <w:link w:val="berschrift8"/>
    <w:rsid w:val="00CE6E97"/>
    <w:rPr>
      <w:rFonts w:ascii="Century Gothic" w:hAnsi="Century Gothic"/>
      <w:sz w:val="22"/>
      <w:lang w:val="de-DE" w:eastAsia="en-US" w:bidi="ar-SA"/>
    </w:rPr>
  </w:style>
  <w:style w:type="character" w:customStyle="1" w:styleId="Verzeichnis1Zchn">
    <w:name w:val="Verzeichnis 1 Zchn"/>
    <w:link w:val="Verzeichnis1"/>
    <w:uiPriority w:val="39"/>
    <w:rsid w:val="003A656F"/>
    <w:rPr>
      <w:rFonts w:ascii="Arial" w:hAnsi="Arial"/>
      <w:b/>
      <w:noProof/>
      <w:sz w:val="22"/>
      <w:lang w:eastAsia="en-US"/>
    </w:rPr>
  </w:style>
  <w:style w:type="character" w:customStyle="1" w:styleId="Verzeichnis2Zchn">
    <w:name w:val="Verzeichnis 2 Zchn"/>
    <w:basedOn w:val="Verzeichnis1Zchn"/>
    <w:link w:val="Verzeichnis2"/>
    <w:uiPriority w:val="39"/>
    <w:rsid w:val="001D0BD2"/>
    <w:rPr>
      <w:rFonts w:ascii="Century Gothic" w:hAnsi="Century Gothic"/>
      <w:b w:val="0"/>
      <w:noProof/>
      <w:sz w:val="22"/>
      <w:lang w:val="de-DE" w:eastAsia="en-US" w:bidi="ar-SA"/>
    </w:rPr>
  </w:style>
  <w:style w:type="character" w:styleId="Fett">
    <w:name w:val="Strong"/>
    <w:rsid w:val="006C5012"/>
    <w:rPr>
      <w:b/>
      <w:bCs/>
    </w:rPr>
  </w:style>
  <w:style w:type="table" w:customStyle="1" w:styleId="Tabellengitternetz">
    <w:name w:val="Tabellengitternetz"/>
    <w:basedOn w:val="NormaleTabelle"/>
    <w:rsid w:val="00C92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customStyle="1" w:styleId="TabellenTextZchn">
    <w:name w:val="TabellenText Zchn"/>
    <w:link w:val="TabellenText"/>
    <w:locked/>
    <w:rsid w:val="00C92FB1"/>
    <w:rPr>
      <w:rFonts w:ascii="Century Gothic" w:hAnsi="Century Gothic"/>
      <w:sz w:val="18"/>
      <w:lang w:eastAsia="en-US"/>
    </w:rPr>
  </w:style>
  <w:style w:type="paragraph" w:styleId="Funotentext">
    <w:name w:val="footnote text"/>
    <w:basedOn w:val="Standard"/>
    <w:link w:val="FunotentextZchn"/>
    <w:rsid w:val="00C92FB1"/>
    <w:pPr>
      <w:tabs>
        <w:tab w:val="left" w:pos="0"/>
        <w:tab w:val="left" w:pos="284"/>
      </w:tabs>
      <w:ind w:left="284" w:hanging="284"/>
    </w:pPr>
    <w:rPr>
      <w:sz w:val="18"/>
      <w:lang w:eastAsia="de-DE"/>
    </w:rPr>
  </w:style>
  <w:style w:type="character" w:customStyle="1" w:styleId="FunotentextZchn">
    <w:name w:val="Fußnotentext Zchn"/>
    <w:basedOn w:val="Absatz-Standardschriftart"/>
    <w:link w:val="Funotentext"/>
    <w:rsid w:val="00C92FB1"/>
    <w:rPr>
      <w:rFonts w:ascii="Century Gothic" w:hAnsi="Century Gothic"/>
      <w:sz w:val="18"/>
    </w:rPr>
  </w:style>
  <w:style w:type="character" w:styleId="Funotenzeichen">
    <w:name w:val="footnote reference"/>
    <w:rsid w:val="00C92FB1"/>
    <w:rPr>
      <w:vertAlign w:val="superscript"/>
    </w:rPr>
  </w:style>
  <w:style w:type="paragraph" w:styleId="berarbeitung">
    <w:name w:val="Revision"/>
    <w:hidden/>
    <w:uiPriority w:val="99"/>
    <w:semiHidden/>
    <w:rsid w:val="00917DC6"/>
    <w:rPr>
      <w:rFonts w:ascii="Century Gothic" w:hAnsi="Century Gothic"/>
      <w:sz w:val="22"/>
      <w:lang w:eastAsia="en-US"/>
    </w:rPr>
  </w:style>
  <w:style w:type="character" w:customStyle="1" w:styleId="Tabelle1Ein-Zchn">
    <w:name w:val="Tabelle1.Ein(-) Zchn"/>
    <w:link w:val="Tabelle1Ein-"/>
    <w:rsid w:val="00596377"/>
    <w:rPr>
      <w:rFonts w:ascii="Arial" w:hAnsi="Arial"/>
      <w:sz w:val="18"/>
      <w:lang w:eastAsia="en-US"/>
    </w:rPr>
  </w:style>
  <w:style w:type="character" w:customStyle="1" w:styleId="1Einrckung-Zchn">
    <w:name w:val="1. Einrückung (-) Zchn"/>
    <w:rsid w:val="00596377"/>
    <w:rPr>
      <w:rFonts w:ascii="Century Gothic" w:hAnsi="Century Gothic"/>
      <w:sz w:val="22"/>
      <w:lang w:eastAsia="en-US"/>
    </w:rPr>
  </w:style>
  <w:style w:type="paragraph" w:styleId="Listenabsatz">
    <w:name w:val="List Paragraph"/>
    <w:basedOn w:val="Standard"/>
    <w:rsid w:val="00E153A7"/>
    <w:pPr>
      <w:ind w:left="720"/>
      <w:contextualSpacing/>
    </w:pPr>
  </w:style>
  <w:style w:type="paragraph" w:styleId="KeinLeerraum">
    <w:name w:val="No Spacing"/>
    <w:uiPriority w:val="1"/>
    <w:rsid w:val="00CD44AC"/>
    <w:pPr>
      <w:jc w:val="both"/>
    </w:pPr>
    <w:rPr>
      <w:rFonts w:ascii="Arial" w:hAnsi="Arial"/>
      <w:sz w:val="22"/>
    </w:rPr>
  </w:style>
  <w:style w:type="table" w:styleId="Tabellenraster">
    <w:name w:val="Table Grid"/>
    <w:basedOn w:val="NormaleTabelle"/>
    <w:rsid w:val="0002042D"/>
    <w:pPr>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rsid w:val="0002042D"/>
    <w:rPr>
      <w:rFonts w:ascii="Century Gothic" w:hAnsi="Century Gothic"/>
    </w:rPr>
  </w:style>
  <w:style w:type="paragraph" w:customStyle="1" w:styleId="Standard1">
    <w:name w:val="Standard1"/>
    <w:basedOn w:val="Standard"/>
    <w:rsid w:val="00330615"/>
    <w:pPr>
      <w:keepLines/>
      <w:spacing w:line="300" w:lineRule="exact"/>
      <w:ind w:left="851"/>
    </w:pPr>
    <w:rPr>
      <w:lang w:eastAsia="de-DE"/>
    </w:rPr>
  </w:style>
  <w:style w:type="paragraph" w:customStyle="1" w:styleId="Liste1">
    <w:name w:val="Liste 1"/>
    <w:basedOn w:val="Standard"/>
    <w:link w:val="Liste1Zchn"/>
    <w:qFormat/>
    <w:rsid w:val="00E148D5"/>
    <w:pPr>
      <w:keepLines/>
      <w:numPr>
        <w:numId w:val="11"/>
      </w:numPr>
      <w:spacing w:before="120" w:line="300" w:lineRule="exact"/>
      <w:ind w:left="357" w:hanging="357"/>
      <w:contextualSpacing/>
    </w:pPr>
    <w:rPr>
      <w:lang w:eastAsia="de-DE"/>
    </w:rPr>
  </w:style>
  <w:style w:type="character" w:customStyle="1" w:styleId="Liste1Zchn">
    <w:name w:val="Liste 1 Zchn"/>
    <w:link w:val="Liste1"/>
    <w:uiPriority w:val="99"/>
    <w:rsid w:val="00E148D5"/>
    <w:rPr>
      <w:rFonts w:ascii="Arial" w:hAnsi="Arial"/>
      <w:sz w:val="22"/>
    </w:rPr>
  </w:style>
  <w:style w:type="paragraph" w:customStyle="1" w:styleId="Blocksatz">
    <w:name w:val="Blocksatz"/>
    <w:rsid w:val="007B6F00"/>
    <w:pPr>
      <w:keepNext/>
      <w:spacing w:after="240" w:line="360" w:lineRule="auto"/>
      <w:ind w:left="851"/>
      <w:jc w:val="both"/>
    </w:pPr>
    <w:rPr>
      <w:rFonts w:ascii="Arial" w:hAnsi="Arial"/>
      <w:sz w:val="22"/>
    </w:rPr>
  </w:style>
  <w:style w:type="paragraph" w:customStyle="1" w:styleId="Tabelle">
    <w:name w:val="Tabelle"/>
    <w:basedOn w:val="Standard"/>
    <w:rsid w:val="00021617"/>
    <w:pPr>
      <w:spacing w:before="60" w:after="60" w:line="280" w:lineRule="exact"/>
    </w:pPr>
    <w:rPr>
      <w:rFonts w:ascii="BundesSerif Office" w:hAnsi="BundesSerif Office"/>
      <w:lang w:eastAsia="de-DE"/>
    </w:rPr>
  </w:style>
  <w:style w:type="paragraph" w:customStyle="1" w:styleId="e">
    <w:name w:val="e"/>
    <w:basedOn w:val="Standard"/>
    <w:rsid w:val="00155871"/>
    <w:pPr>
      <w:tabs>
        <w:tab w:val="left" w:pos="851"/>
      </w:tabs>
      <w:spacing w:after="0" w:line="280" w:lineRule="exact"/>
      <w:ind w:left="1560" w:hanging="709"/>
    </w:pPr>
    <w:rPr>
      <w:rFonts w:ascii="BundesSerif Office" w:hAnsi="BundesSerif Office"/>
      <w:lang w:eastAsia="de-DE"/>
    </w:rPr>
  </w:style>
  <w:style w:type="paragraph" w:customStyle="1" w:styleId="Standard2">
    <w:name w:val="Standard2"/>
    <w:basedOn w:val="Blocksatz"/>
    <w:rsid w:val="00155871"/>
    <w:pPr>
      <w:keepNext w:val="0"/>
      <w:keepLines/>
      <w:spacing w:after="120" w:line="300" w:lineRule="exact"/>
      <w:jc w:val="left"/>
    </w:pPr>
  </w:style>
  <w:style w:type="character" w:customStyle="1" w:styleId="SprechblasentextZchn">
    <w:name w:val="Sprechblasentext Zchn"/>
    <w:basedOn w:val="Absatz-Standardschriftart"/>
    <w:link w:val="Sprechblasentext"/>
    <w:rsid w:val="00A21889"/>
    <w:rPr>
      <w:rFonts w:ascii="Tahoma" w:hAnsi="Tahoma" w:cs="Tahoma"/>
      <w:sz w:val="16"/>
      <w:szCs w:val="16"/>
      <w:lang w:eastAsia="en-US"/>
    </w:rPr>
  </w:style>
  <w:style w:type="paragraph" w:customStyle="1" w:styleId="Standard11pt">
    <w:name w:val="Standard 11pt"/>
    <w:basedOn w:val="Standard"/>
    <w:link w:val="Standard11ptZchn"/>
    <w:rsid w:val="00A21889"/>
    <w:pPr>
      <w:spacing w:before="120"/>
    </w:pPr>
    <w:rPr>
      <w:szCs w:val="22"/>
    </w:rPr>
  </w:style>
  <w:style w:type="character" w:customStyle="1" w:styleId="Standard11ptZchn">
    <w:name w:val="Standard 11pt Zchn"/>
    <w:basedOn w:val="Absatz-Standardschriftart"/>
    <w:link w:val="Standard11pt"/>
    <w:rsid w:val="00A21889"/>
    <w:rPr>
      <w:rFonts w:ascii="Century Gothic" w:hAnsi="Century Gothic"/>
      <w:sz w:val="22"/>
      <w:szCs w:val="22"/>
      <w:lang w:eastAsia="en-US"/>
    </w:rPr>
  </w:style>
  <w:style w:type="paragraph" w:styleId="Endnotentext">
    <w:name w:val="endnote text"/>
    <w:basedOn w:val="Standard"/>
    <w:link w:val="EndnotentextZchn"/>
    <w:rsid w:val="000C72D0"/>
    <w:pPr>
      <w:keepLines/>
      <w:spacing w:line="300" w:lineRule="exact"/>
    </w:pPr>
    <w:rPr>
      <w:rFonts w:ascii="BundesSerif Office" w:hAnsi="BundesSerif Office"/>
      <w:lang w:eastAsia="de-DE"/>
    </w:rPr>
  </w:style>
  <w:style w:type="character" w:customStyle="1" w:styleId="EndnotentextZchn">
    <w:name w:val="Endnotentext Zchn"/>
    <w:basedOn w:val="Absatz-Standardschriftart"/>
    <w:link w:val="Endnotentext"/>
    <w:rsid w:val="000C72D0"/>
    <w:rPr>
      <w:rFonts w:ascii="BundesSerif Office" w:hAnsi="BundesSerif Office"/>
      <w:sz w:val="22"/>
    </w:rPr>
  </w:style>
  <w:style w:type="paragraph" w:customStyle="1" w:styleId="Default">
    <w:name w:val="Default"/>
    <w:rsid w:val="004578C1"/>
    <w:pPr>
      <w:autoSpaceDE w:val="0"/>
      <w:autoSpaceDN w:val="0"/>
      <w:adjustRightInd w:val="0"/>
    </w:pPr>
    <w:rPr>
      <w:rFonts w:ascii="Calibri" w:hAnsi="Calibri" w:cs="Calibri"/>
      <w:color w:val="000000"/>
      <w:sz w:val="24"/>
      <w:szCs w:val="24"/>
    </w:rPr>
  </w:style>
  <w:style w:type="character" w:customStyle="1" w:styleId="highlight">
    <w:name w:val="highlight"/>
    <w:basedOn w:val="Absatz-Standardschriftart"/>
    <w:rsid w:val="00BD51ED"/>
  </w:style>
  <w:style w:type="character" w:customStyle="1" w:styleId="jnenbez">
    <w:name w:val="jnenbez"/>
    <w:basedOn w:val="Absatz-Standardschriftart"/>
    <w:rsid w:val="00691E1D"/>
  </w:style>
  <w:style w:type="character" w:customStyle="1" w:styleId="jnentitel">
    <w:name w:val="jnentitel"/>
    <w:basedOn w:val="Absatz-Standardschriftart"/>
    <w:rsid w:val="00691E1D"/>
  </w:style>
  <w:style w:type="character" w:customStyle="1" w:styleId="Formularfeld">
    <w:name w:val="Formularfeld"/>
    <w:rsid w:val="007C5E6B"/>
    <w:rPr>
      <w:rFonts w:ascii="Arial" w:hAnsi="Arial" w:cs="Times New Roman"/>
      <w:sz w:val="20"/>
      <w:u w:val="single"/>
    </w:rPr>
  </w:style>
  <w:style w:type="numbering" w:styleId="1ai">
    <w:name w:val="Outline List 1"/>
    <w:aliases w:val="Einrückungen"/>
    <w:basedOn w:val="KeineListe"/>
    <w:rsid w:val="00D347C1"/>
  </w:style>
  <w:style w:type="character" w:customStyle="1" w:styleId="Erwhnung1">
    <w:name w:val="Erwähnung1"/>
    <w:basedOn w:val="Absatz-Standardschriftart"/>
    <w:uiPriority w:val="99"/>
    <w:semiHidden/>
    <w:unhideWhenUsed/>
    <w:rsid w:val="003301A4"/>
    <w:rPr>
      <w:color w:val="2B579A"/>
      <w:shd w:val="clear" w:color="auto" w:fill="E6E6E6"/>
    </w:rPr>
  </w:style>
  <w:style w:type="numbering" w:styleId="111111">
    <w:name w:val="Outline List 2"/>
    <w:aliases w:val="Überschriften"/>
    <w:basedOn w:val="KeineListe"/>
    <w:rsid w:val="003301A4"/>
    <w:pPr>
      <w:numPr>
        <w:numId w:val="12"/>
      </w:numPr>
    </w:pPr>
  </w:style>
  <w:style w:type="character" w:styleId="Platzhaltertext">
    <w:name w:val="Placeholder Text"/>
    <w:basedOn w:val="Absatz-Standardschriftart"/>
    <w:uiPriority w:val="99"/>
    <w:semiHidden/>
    <w:rsid w:val="0023610F"/>
    <w:rPr>
      <w:color w:val="808080"/>
    </w:rPr>
  </w:style>
  <w:style w:type="paragraph" w:customStyle="1" w:styleId="berschriftfett">
    <w:name w:val="Überschrift (fett)"/>
    <w:basedOn w:val="Standard"/>
    <w:link w:val="berschriftfettZchn"/>
    <w:qFormat/>
    <w:rsid w:val="005E01D0"/>
    <w:rPr>
      <w:rFonts w:cs="Arial"/>
      <w:b/>
    </w:rPr>
  </w:style>
  <w:style w:type="paragraph" w:customStyle="1" w:styleId="2berschrift">
    <w:name w:val="2. Überschrift"/>
    <w:basedOn w:val="berschrift2"/>
    <w:link w:val="2berschriftZchn"/>
    <w:rsid w:val="005E01D0"/>
  </w:style>
  <w:style w:type="character" w:customStyle="1" w:styleId="berschriftfettZchn">
    <w:name w:val="Überschrift (fett) Zchn"/>
    <w:basedOn w:val="Absatz-Standardschriftart"/>
    <w:link w:val="berschriftfett"/>
    <w:rsid w:val="005E01D0"/>
    <w:rPr>
      <w:rFonts w:ascii="Agfa Rotis Semisans Light" w:hAnsi="Agfa Rotis Semisans Light" w:cs="Arial"/>
      <w:b/>
      <w:sz w:val="24"/>
      <w:lang w:eastAsia="en-US"/>
    </w:rPr>
  </w:style>
  <w:style w:type="paragraph" w:customStyle="1" w:styleId="2berschrift-">
    <w:name w:val="2. Überschrift-"/>
    <w:basedOn w:val="2berschrift"/>
    <w:link w:val="2berschrift-Zchn"/>
    <w:qFormat/>
    <w:rsid w:val="009B54B4"/>
    <w:pPr>
      <w:pageBreakBefore w:val="0"/>
      <w:tabs>
        <w:tab w:val="clear" w:pos="766"/>
      </w:tabs>
      <w:ind w:left="737" w:hanging="737"/>
    </w:pPr>
    <w:rPr>
      <w:b/>
    </w:rPr>
  </w:style>
  <w:style w:type="character" w:customStyle="1" w:styleId="berschrift1Zchn">
    <w:name w:val="Überschrift 1 Zchn"/>
    <w:aliases w:val="1. Überschrift Zchn"/>
    <w:basedOn w:val="Absatz-Standardschriftart"/>
    <w:link w:val="berschrift1"/>
    <w:rsid w:val="00722474"/>
    <w:rPr>
      <w:rFonts w:ascii="Arial Black" w:hAnsi="Arial Black" w:cs="Arial"/>
      <w:sz w:val="28"/>
      <w:lang w:eastAsia="en-US"/>
    </w:rPr>
  </w:style>
  <w:style w:type="character" w:customStyle="1" w:styleId="berschrift2Zchn">
    <w:name w:val="Überschrift 2 Zchn"/>
    <w:aliases w:val="(1.1) Zchn, Char6 Zchn,Überschrift 2 Char1 Zchn,Überschrift 2 Char Char Zchn, Char Char Char Zchn, Char Char1 Zchn,Char Char Char Zchn,Char Char1 Zchn,Char6 Zchn, Char6 Char Zchn,Überschrift 2 Char1 Char Char Zchn"/>
    <w:basedOn w:val="berschrift1Zchn"/>
    <w:link w:val="berschrift2"/>
    <w:rsid w:val="005E01D0"/>
    <w:rPr>
      <w:rFonts w:ascii="Arial Black" w:hAnsi="Arial Black" w:cs="Arial"/>
      <w:sz w:val="24"/>
      <w:lang w:eastAsia="en-US"/>
    </w:rPr>
  </w:style>
  <w:style w:type="character" w:customStyle="1" w:styleId="2berschriftZchn">
    <w:name w:val="2. Überschrift Zchn"/>
    <w:basedOn w:val="berschrift2Zchn"/>
    <w:link w:val="2berschrift"/>
    <w:rsid w:val="005E01D0"/>
    <w:rPr>
      <w:rFonts w:ascii="Arial Black" w:hAnsi="Arial Black" w:cs="Arial"/>
      <w:sz w:val="24"/>
      <w:lang w:eastAsia="en-US"/>
    </w:rPr>
  </w:style>
  <w:style w:type="paragraph" w:customStyle="1" w:styleId="3berschrift">
    <w:name w:val="3. Überschrift"/>
    <w:basedOn w:val="berschrift3"/>
    <w:link w:val="3berschriftZchn"/>
    <w:qFormat/>
    <w:rsid w:val="00722474"/>
    <w:pPr>
      <w:pageBreakBefore w:val="0"/>
      <w:ind w:left="1701" w:hanging="1134"/>
    </w:pPr>
    <w:rPr>
      <w:sz w:val="22"/>
    </w:rPr>
  </w:style>
  <w:style w:type="character" w:customStyle="1" w:styleId="2berschrift-Zchn">
    <w:name w:val="2. Überschrift- Zchn"/>
    <w:basedOn w:val="2berschriftZchn"/>
    <w:link w:val="2berschrift-"/>
    <w:rsid w:val="009B54B4"/>
    <w:rPr>
      <w:rFonts w:ascii="Arial Black" w:hAnsi="Arial Black" w:cs="Arial"/>
      <w:b/>
      <w:sz w:val="24"/>
      <w:lang w:eastAsia="en-US"/>
    </w:rPr>
  </w:style>
  <w:style w:type="table" w:styleId="Gitternetztabelle4Akzent3">
    <w:name w:val="Grid Table 4 Accent 3"/>
    <w:basedOn w:val="NormaleTabelle"/>
    <w:uiPriority w:val="49"/>
    <w:rsid w:val="00C97CB3"/>
    <w:rPr>
      <w:rFonts w:ascii="Arial" w:hAnsi="Ari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pPr>
        <w:jc w:val="center"/>
      </w:pPr>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rPr>
        <w:sz w:val="22"/>
      </w:rPr>
      <w:tblPr/>
      <w:tcPr>
        <w:shd w:val="clear" w:color="auto" w:fill="DBE5F1" w:themeFill="accent1" w:themeFillTint="33"/>
      </w:tcPr>
    </w:tblStylePr>
    <w:tblStylePr w:type="band2Vert">
      <w:rPr>
        <w:sz w:val="22"/>
      </w:rPr>
    </w:tblStylePr>
    <w:tblStylePr w:type="band1Horz">
      <w:rPr>
        <w:sz w:val="22"/>
      </w:rPr>
      <w:tblPr/>
      <w:tcPr>
        <w:shd w:val="clear" w:color="auto" w:fill="DBE5F1" w:themeFill="accent1" w:themeFillTint="33"/>
      </w:tcPr>
    </w:tblStylePr>
    <w:tblStylePr w:type="band2Horz">
      <w:rPr>
        <w:sz w:val="22"/>
      </w:rPr>
    </w:tblStylePr>
  </w:style>
  <w:style w:type="character" w:customStyle="1" w:styleId="3berschriftZchn">
    <w:name w:val="3. Überschrift Zchn"/>
    <w:basedOn w:val="berschrift3Zchn"/>
    <w:link w:val="3berschrift"/>
    <w:rsid w:val="00722474"/>
    <w:rPr>
      <w:rFonts w:ascii="Arial Black" w:hAnsi="Arial Black" w:cs="Arial"/>
      <w:sz w:val="22"/>
      <w:lang w:eastAsia="en-US"/>
    </w:rPr>
  </w:style>
  <w:style w:type="table" w:styleId="Gitternetztabelle5dunkelAkzent2">
    <w:name w:val="Grid Table 5 Dark Accent 2"/>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itternetztabelle5dunkelAkzent3">
    <w:name w:val="Grid Table 5 Dark Accent 3"/>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itternetztabelle4Akzent2">
    <w:name w:val="Grid Table 4 Accent 2"/>
    <w:basedOn w:val="NormaleTabelle"/>
    <w:uiPriority w:val="49"/>
    <w:rsid w:val="007873F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NichtaufgelsteErwhnung1">
    <w:name w:val="Nicht aufgelöste Erwähnung1"/>
    <w:basedOn w:val="Absatz-Standardschriftart"/>
    <w:uiPriority w:val="99"/>
    <w:semiHidden/>
    <w:unhideWhenUsed/>
    <w:rsid w:val="00F86C0B"/>
    <w:rPr>
      <w:color w:val="605E5C"/>
      <w:shd w:val="clear" w:color="auto" w:fill="E1DFDD"/>
    </w:rPr>
  </w:style>
  <w:style w:type="paragraph" w:customStyle="1" w:styleId="fliesstext">
    <w:name w:val="fliesstext"/>
    <w:basedOn w:val="Standard"/>
    <w:rsid w:val="00BB0388"/>
    <w:pPr>
      <w:suppressAutoHyphens w:val="0"/>
      <w:spacing w:after="0" w:line="272" w:lineRule="exact"/>
      <w:jc w:val="left"/>
    </w:pPr>
    <w:rPr>
      <w:rFonts w:eastAsiaTheme="minorHAnsi" w:cs="Calibri"/>
      <w:spacing w:val="5"/>
      <w:position w:val="1"/>
      <w:szCs w:val="24"/>
      <w:lang w:eastAsia="de-DE"/>
    </w:rPr>
  </w:style>
  <w:style w:type="paragraph" w:customStyle="1" w:styleId="paragraph">
    <w:name w:val="paragraph"/>
    <w:basedOn w:val="Standard"/>
    <w:rsid w:val="00490724"/>
    <w:pPr>
      <w:suppressAutoHyphens w:val="0"/>
      <w:spacing w:before="100" w:beforeAutospacing="1" w:after="100" w:afterAutospacing="1"/>
      <w:jc w:val="left"/>
    </w:pPr>
    <w:rPr>
      <w:rFonts w:ascii="Times New Roman" w:hAnsi="Times New Roman"/>
      <w:szCs w:val="24"/>
      <w:lang w:eastAsia="de-DE"/>
    </w:rPr>
  </w:style>
  <w:style w:type="character" w:customStyle="1" w:styleId="normaltextrun">
    <w:name w:val="normaltextrun"/>
    <w:basedOn w:val="Absatz-Standardschriftart"/>
    <w:rsid w:val="00490724"/>
  </w:style>
  <w:style w:type="character" w:customStyle="1" w:styleId="eop">
    <w:name w:val="eop"/>
    <w:basedOn w:val="Absatz-Standardschriftart"/>
    <w:rsid w:val="00490724"/>
  </w:style>
  <w:style w:type="character" w:customStyle="1" w:styleId="spellingerror">
    <w:name w:val="spellingerror"/>
    <w:basedOn w:val="Absatz-Standardschriftart"/>
    <w:rsid w:val="00490724"/>
  </w:style>
  <w:style w:type="paragraph" w:customStyle="1" w:styleId="Tab-Text">
    <w:name w:val="Tab-Text"/>
    <w:basedOn w:val="Standard"/>
    <w:link w:val="Tab-TextZchn"/>
    <w:qFormat/>
    <w:rsid w:val="00F36E15"/>
    <w:pPr>
      <w:spacing w:before="60" w:after="60" w:line="240" w:lineRule="auto"/>
    </w:pPr>
    <w:rPr>
      <w:sz w:val="20"/>
    </w:rPr>
  </w:style>
  <w:style w:type="character" w:customStyle="1" w:styleId="Tab-TextZchn">
    <w:name w:val="Tab-Text Zchn"/>
    <w:basedOn w:val="Absatz-Standardschriftart"/>
    <w:link w:val="Tab-Text"/>
    <w:rsid w:val="00F36E15"/>
    <w:rPr>
      <w:rFonts w:ascii="Arial" w:hAnsi="Arial"/>
      <w:lang w:eastAsia="en-US"/>
    </w:rPr>
  </w:style>
  <w:style w:type="character" w:customStyle="1" w:styleId="FuzeileZchn">
    <w:name w:val="Fußzeile Zchn"/>
    <w:basedOn w:val="Absatz-Standardschriftart"/>
    <w:link w:val="Fuzeile"/>
    <w:uiPriority w:val="99"/>
    <w:rsid w:val="00F67D8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631">
      <w:bodyDiv w:val="1"/>
      <w:marLeft w:val="0"/>
      <w:marRight w:val="0"/>
      <w:marTop w:val="0"/>
      <w:marBottom w:val="0"/>
      <w:divBdr>
        <w:top w:val="none" w:sz="0" w:space="0" w:color="auto"/>
        <w:left w:val="none" w:sz="0" w:space="0" w:color="auto"/>
        <w:bottom w:val="none" w:sz="0" w:space="0" w:color="auto"/>
        <w:right w:val="none" w:sz="0" w:space="0" w:color="auto"/>
      </w:divBdr>
    </w:div>
    <w:div w:id="10108066">
      <w:bodyDiv w:val="1"/>
      <w:marLeft w:val="0"/>
      <w:marRight w:val="0"/>
      <w:marTop w:val="0"/>
      <w:marBottom w:val="0"/>
      <w:divBdr>
        <w:top w:val="none" w:sz="0" w:space="0" w:color="auto"/>
        <w:left w:val="none" w:sz="0" w:space="0" w:color="auto"/>
        <w:bottom w:val="none" w:sz="0" w:space="0" w:color="auto"/>
        <w:right w:val="none" w:sz="0" w:space="0" w:color="auto"/>
      </w:divBdr>
    </w:div>
    <w:div w:id="20398283">
      <w:bodyDiv w:val="1"/>
      <w:marLeft w:val="0"/>
      <w:marRight w:val="0"/>
      <w:marTop w:val="0"/>
      <w:marBottom w:val="0"/>
      <w:divBdr>
        <w:top w:val="none" w:sz="0" w:space="0" w:color="auto"/>
        <w:left w:val="none" w:sz="0" w:space="0" w:color="auto"/>
        <w:bottom w:val="none" w:sz="0" w:space="0" w:color="auto"/>
        <w:right w:val="none" w:sz="0" w:space="0" w:color="auto"/>
      </w:divBdr>
    </w:div>
    <w:div w:id="20590682">
      <w:bodyDiv w:val="1"/>
      <w:marLeft w:val="0"/>
      <w:marRight w:val="0"/>
      <w:marTop w:val="0"/>
      <w:marBottom w:val="0"/>
      <w:divBdr>
        <w:top w:val="none" w:sz="0" w:space="0" w:color="auto"/>
        <w:left w:val="none" w:sz="0" w:space="0" w:color="auto"/>
        <w:bottom w:val="none" w:sz="0" w:space="0" w:color="auto"/>
        <w:right w:val="none" w:sz="0" w:space="0" w:color="auto"/>
      </w:divBdr>
    </w:div>
    <w:div w:id="68894807">
      <w:bodyDiv w:val="1"/>
      <w:marLeft w:val="0"/>
      <w:marRight w:val="0"/>
      <w:marTop w:val="0"/>
      <w:marBottom w:val="0"/>
      <w:divBdr>
        <w:top w:val="none" w:sz="0" w:space="0" w:color="auto"/>
        <w:left w:val="none" w:sz="0" w:space="0" w:color="auto"/>
        <w:bottom w:val="none" w:sz="0" w:space="0" w:color="auto"/>
        <w:right w:val="none" w:sz="0" w:space="0" w:color="auto"/>
      </w:divBdr>
    </w:div>
    <w:div w:id="88307781">
      <w:bodyDiv w:val="1"/>
      <w:marLeft w:val="0"/>
      <w:marRight w:val="0"/>
      <w:marTop w:val="0"/>
      <w:marBottom w:val="0"/>
      <w:divBdr>
        <w:top w:val="none" w:sz="0" w:space="0" w:color="auto"/>
        <w:left w:val="none" w:sz="0" w:space="0" w:color="auto"/>
        <w:bottom w:val="none" w:sz="0" w:space="0" w:color="auto"/>
        <w:right w:val="none" w:sz="0" w:space="0" w:color="auto"/>
      </w:divBdr>
    </w:div>
    <w:div w:id="108622102">
      <w:bodyDiv w:val="1"/>
      <w:marLeft w:val="0"/>
      <w:marRight w:val="0"/>
      <w:marTop w:val="0"/>
      <w:marBottom w:val="0"/>
      <w:divBdr>
        <w:top w:val="none" w:sz="0" w:space="0" w:color="auto"/>
        <w:left w:val="none" w:sz="0" w:space="0" w:color="auto"/>
        <w:bottom w:val="none" w:sz="0" w:space="0" w:color="auto"/>
        <w:right w:val="none" w:sz="0" w:space="0" w:color="auto"/>
      </w:divBdr>
    </w:div>
    <w:div w:id="149029961">
      <w:bodyDiv w:val="1"/>
      <w:marLeft w:val="0"/>
      <w:marRight w:val="0"/>
      <w:marTop w:val="0"/>
      <w:marBottom w:val="0"/>
      <w:divBdr>
        <w:top w:val="none" w:sz="0" w:space="0" w:color="auto"/>
        <w:left w:val="none" w:sz="0" w:space="0" w:color="auto"/>
        <w:bottom w:val="none" w:sz="0" w:space="0" w:color="auto"/>
        <w:right w:val="none" w:sz="0" w:space="0" w:color="auto"/>
      </w:divBdr>
    </w:div>
    <w:div w:id="179391981">
      <w:bodyDiv w:val="1"/>
      <w:marLeft w:val="0"/>
      <w:marRight w:val="0"/>
      <w:marTop w:val="0"/>
      <w:marBottom w:val="0"/>
      <w:divBdr>
        <w:top w:val="none" w:sz="0" w:space="0" w:color="auto"/>
        <w:left w:val="none" w:sz="0" w:space="0" w:color="auto"/>
        <w:bottom w:val="none" w:sz="0" w:space="0" w:color="auto"/>
        <w:right w:val="none" w:sz="0" w:space="0" w:color="auto"/>
      </w:divBdr>
    </w:div>
    <w:div w:id="180046739">
      <w:bodyDiv w:val="1"/>
      <w:marLeft w:val="0"/>
      <w:marRight w:val="0"/>
      <w:marTop w:val="0"/>
      <w:marBottom w:val="0"/>
      <w:divBdr>
        <w:top w:val="none" w:sz="0" w:space="0" w:color="auto"/>
        <w:left w:val="none" w:sz="0" w:space="0" w:color="auto"/>
        <w:bottom w:val="none" w:sz="0" w:space="0" w:color="auto"/>
        <w:right w:val="none" w:sz="0" w:space="0" w:color="auto"/>
      </w:divBdr>
    </w:div>
    <w:div w:id="192038347">
      <w:bodyDiv w:val="1"/>
      <w:marLeft w:val="0"/>
      <w:marRight w:val="0"/>
      <w:marTop w:val="0"/>
      <w:marBottom w:val="0"/>
      <w:divBdr>
        <w:top w:val="none" w:sz="0" w:space="0" w:color="auto"/>
        <w:left w:val="none" w:sz="0" w:space="0" w:color="auto"/>
        <w:bottom w:val="none" w:sz="0" w:space="0" w:color="auto"/>
        <w:right w:val="none" w:sz="0" w:space="0" w:color="auto"/>
      </w:divBdr>
    </w:div>
    <w:div w:id="214699768">
      <w:bodyDiv w:val="1"/>
      <w:marLeft w:val="0"/>
      <w:marRight w:val="0"/>
      <w:marTop w:val="0"/>
      <w:marBottom w:val="0"/>
      <w:divBdr>
        <w:top w:val="none" w:sz="0" w:space="0" w:color="auto"/>
        <w:left w:val="none" w:sz="0" w:space="0" w:color="auto"/>
        <w:bottom w:val="none" w:sz="0" w:space="0" w:color="auto"/>
        <w:right w:val="none" w:sz="0" w:space="0" w:color="auto"/>
      </w:divBdr>
    </w:div>
    <w:div w:id="218252428">
      <w:bodyDiv w:val="1"/>
      <w:marLeft w:val="0"/>
      <w:marRight w:val="0"/>
      <w:marTop w:val="0"/>
      <w:marBottom w:val="0"/>
      <w:divBdr>
        <w:top w:val="none" w:sz="0" w:space="0" w:color="auto"/>
        <w:left w:val="none" w:sz="0" w:space="0" w:color="auto"/>
        <w:bottom w:val="none" w:sz="0" w:space="0" w:color="auto"/>
        <w:right w:val="none" w:sz="0" w:space="0" w:color="auto"/>
      </w:divBdr>
    </w:div>
    <w:div w:id="226571559">
      <w:bodyDiv w:val="1"/>
      <w:marLeft w:val="0"/>
      <w:marRight w:val="0"/>
      <w:marTop w:val="0"/>
      <w:marBottom w:val="0"/>
      <w:divBdr>
        <w:top w:val="none" w:sz="0" w:space="0" w:color="auto"/>
        <w:left w:val="none" w:sz="0" w:space="0" w:color="auto"/>
        <w:bottom w:val="none" w:sz="0" w:space="0" w:color="auto"/>
        <w:right w:val="none" w:sz="0" w:space="0" w:color="auto"/>
      </w:divBdr>
    </w:div>
    <w:div w:id="253443712">
      <w:bodyDiv w:val="1"/>
      <w:marLeft w:val="0"/>
      <w:marRight w:val="0"/>
      <w:marTop w:val="0"/>
      <w:marBottom w:val="0"/>
      <w:divBdr>
        <w:top w:val="none" w:sz="0" w:space="0" w:color="auto"/>
        <w:left w:val="none" w:sz="0" w:space="0" w:color="auto"/>
        <w:bottom w:val="none" w:sz="0" w:space="0" w:color="auto"/>
        <w:right w:val="none" w:sz="0" w:space="0" w:color="auto"/>
      </w:divBdr>
    </w:div>
    <w:div w:id="265315395">
      <w:bodyDiv w:val="1"/>
      <w:marLeft w:val="0"/>
      <w:marRight w:val="0"/>
      <w:marTop w:val="0"/>
      <w:marBottom w:val="0"/>
      <w:divBdr>
        <w:top w:val="none" w:sz="0" w:space="0" w:color="auto"/>
        <w:left w:val="none" w:sz="0" w:space="0" w:color="auto"/>
        <w:bottom w:val="none" w:sz="0" w:space="0" w:color="auto"/>
        <w:right w:val="none" w:sz="0" w:space="0" w:color="auto"/>
      </w:divBdr>
    </w:div>
    <w:div w:id="269624387">
      <w:bodyDiv w:val="1"/>
      <w:marLeft w:val="0"/>
      <w:marRight w:val="0"/>
      <w:marTop w:val="0"/>
      <w:marBottom w:val="0"/>
      <w:divBdr>
        <w:top w:val="none" w:sz="0" w:space="0" w:color="auto"/>
        <w:left w:val="none" w:sz="0" w:space="0" w:color="auto"/>
        <w:bottom w:val="none" w:sz="0" w:space="0" w:color="auto"/>
        <w:right w:val="none" w:sz="0" w:space="0" w:color="auto"/>
      </w:divBdr>
    </w:div>
    <w:div w:id="282807792">
      <w:bodyDiv w:val="1"/>
      <w:marLeft w:val="0"/>
      <w:marRight w:val="0"/>
      <w:marTop w:val="0"/>
      <w:marBottom w:val="0"/>
      <w:divBdr>
        <w:top w:val="none" w:sz="0" w:space="0" w:color="auto"/>
        <w:left w:val="none" w:sz="0" w:space="0" w:color="auto"/>
        <w:bottom w:val="none" w:sz="0" w:space="0" w:color="auto"/>
        <w:right w:val="none" w:sz="0" w:space="0" w:color="auto"/>
      </w:divBdr>
    </w:div>
    <w:div w:id="287470230">
      <w:bodyDiv w:val="1"/>
      <w:marLeft w:val="0"/>
      <w:marRight w:val="0"/>
      <w:marTop w:val="0"/>
      <w:marBottom w:val="0"/>
      <w:divBdr>
        <w:top w:val="none" w:sz="0" w:space="0" w:color="auto"/>
        <w:left w:val="none" w:sz="0" w:space="0" w:color="auto"/>
        <w:bottom w:val="none" w:sz="0" w:space="0" w:color="auto"/>
        <w:right w:val="none" w:sz="0" w:space="0" w:color="auto"/>
      </w:divBdr>
    </w:div>
    <w:div w:id="299573359">
      <w:bodyDiv w:val="1"/>
      <w:marLeft w:val="0"/>
      <w:marRight w:val="0"/>
      <w:marTop w:val="0"/>
      <w:marBottom w:val="0"/>
      <w:divBdr>
        <w:top w:val="none" w:sz="0" w:space="0" w:color="auto"/>
        <w:left w:val="none" w:sz="0" w:space="0" w:color="auto"/>
        <w:bottom w:val="none" w:sz="0" w:space="0" w:color="auto"/>
        <w:right w:val="none" w:sz="0" w:space="0" w:color="auto"/>
      </w:divBdr>
    </w:div>
    <w:div w:id="321392770">
      <w:bodyDiv w:val="1"/>
      <w:marLeft w:val="0"/>
      <w:marRight w:val="0"/>
      <w:marTop w:val="0"/>
      <w:marBottom w:val="0"/>
      <w:divBdr>
        <w:top w:val="none" w:sz="0" w:space="0" w:color="auto"/>
        <w:left w:val="none" w:sz="0" w:space="0" w:color="auto"/>
        <w:bottom w:val="none" w:sz="0" w:space="0" w:color="auto"/>
        <w:right w:val="none" w:sz="0" w:space="0" w:color="auto"/>
      </w:divBdr>
    </w:div>
    <w:div w:id="327640741">
      <w:bodyDiv w:val="1"/>
      <w:marLeft w:val="0"/>
      <w:marRight w:val="0"/>
      <w:marTop w:val="0"/>
      <w:marBottom w:val="0"/>
      <w:divBdr>
        <w:top w:val="none" w:sz="0" w:space="0" w:color="auto"/>
        <w:left w:val="none" w:sz="0" w:space="0" w:color="auto"/>
        <w:bottom w:val="none" w:sz="0" w:space="0" w:color="auto"/>
        <w:right w:val="none" w:sz="0" w:space="0" w:color="auto"/>
      </w:divBdr>
    </w:div>
    <w:div w:id="379984540">
      <w:bodyDiv w:val="1"/>
      <w:marLeft w:val="0"/>
      <w:marRight w:val="0"/>
      <w:marTop w:val="0"/>
      <w:marBottom w:val="0"/>
      <w:divBdr>
        <w:top w:val="none" w:sz="0" w:space="0" w:color="auto"/>
        <w:left w:val="none" w:sz="0" w:space="0" w:color="auto"/>
        <w:bottom w:val="none" w:sz="0" w:space="0" w:color="auto"/>
        <w:right w:val="none" w:sz="0" w:space="0" w:color="auto"/>
      </w:divBdr>
    </w:div>
    <w:div w:id="384531742">
      <w:bodyDiv w:val="1"/>
      <w:marLeft w:val="0"/>
      <w:marRight w:val="0"/>
      <w:marTop w:val="0"/>
      <w:marBottom w:val="0"/>
      <w:divBdr>
        <w:top w:val="none" w:sz="0" w:space="0" w:color="auto"/>
        <w:left w:val="none" w:sz="0" w:space="0" w:color="auto"/>
        <w:bottom w:val="none" w:sz="0" w:space="0" w:color="auto"/>
        <w:right w:val="none" w:sz="0" w:space="0" w:color="auto"/>
      </w:divBdr>
    </w:div>
    <w:div w:id="401605122">
      <w:bodyDiv w:val="1"/>
      <w:marLeft w:val="0"/>
      <w:marRight w:val="0"/>
      <w:marTop w:val="0"/>
      <w:marBottom w:val="0"/>
      <w:divBdr>
        <w:top w:val="none" w:sz="0" w:space="0" w:color="auto"/>
        <w:left w:val="none" w:sz="0" w:space="0" w:color="auto"/>
        <w:bottom w:val="none" w:sz="0" w:space="0" w:color="auto"/>
        <w:right w:val="none" w:sz="0" w:space="0" w:color="auto"/>
      </w:divBdr>
    </w:div>
    <w:div w:id="421611532">
      <w:bodyDiv w:val="1"/>
      <w:marLeft w:val="0"/>
      <w:marRight w:val="0"/>
      <w:marTop w:val="0"/>
      <w:marBottom w:val="0"/>
      <w:divBdr>
        <w:top w:val="none" w:sz="0" w:space="0" w:color="auto"/>
        <w:left w:val="none" w:sz="0" w:space="0" w:color="auto"/>
        <w:bottom w:val="none" w:sz="0" w:space="0" w:color="auto"/>
        <w:right w:val="none" w:sz="0" w:space="0" w:color="auto"/>
      </w:divBdr>
    </w:div>
    <w:div w:id="426120890">
      <w:bodyDiv w:val="1"/>
      <w:marLeft w:val="0"/>
      <w:marRight w:val="0"/>
      <w:marTop w:val="0"/>
      <w:marBottom w:val="0"/>
      <w:divBdr>
        <w:top w:val="none" w:sz="0" w:space="0" w:color="auto"/>
        <w:left w:val="none" w:sz="0" w:space="0" w:color="auto"/>
        <w:bottom w:val="none" w:sz="0" w:space="0" w:color="auto"/>
        <w:right w:val="none" w:sz="0" w:space="0" w:color="auto"/>
      </w:divBdr>
    </w:div>
    <w:div w:id="452287310">
      <w:bodyDiv w:val="1"/>
      <w:marLeft w:val="0"/>
      <w:marRight w:val="0"/>
      <w:marTop w:val="0"/>
      <w:marBottom w:val="0"/>
      <w:divBdr>
        <w:top w:val="none" w:sz="0" w:space="0" w:color="auto"/>
        <w:left w:val="none" w:sz="0" w:space="0" w:color="auto"/>
        <w:bottom w:val="none" w:sz="0" w:space="0" w:color="auto"/>
        <w:right w:val="none" w:sz="0" w:space="0" w:color="auto"/>
      </w:divBdr>
    </w:div>
    <w:div w:id="464473246">
      <w:bodyDiv w:val="1"/>
      <w:marLeft w:val="0"/>
      <w:marRight w:val="0"/>
      <w:marTop w:val="0"/>
      <w:marBottom w:val="0"/>
      <w:divBdr>
        <w:top w:val="none" w:sz="0" w:space="0" w:color="auto"/>
        <w:left w:val="none" w:sz="0" w:space="0" w:color="auto"/>
        <w:bottom w:val="none" w:sz="0" w:space="0" w:color="auto"/>
        <w:right w:val="none" w:sz="0" w:space="0" w:color="auto"/>
      </w:divBdr>
    </w:div>
    <w:div w:id="506215298">
      <w:bodyDiv w:val="1"/>
      <w:marLeft w:val="0"/>
      <w:marRight w:val="0"/>
      <w:marTop w:val="0"/>
      <w:marBottom w:val="0"/>
      <w:divBdr>
        <w:top w:val="none" w:sz="0" w:space="0" w:color="auto"/>
        <w:left w:val="none" w:sz="0" w:space="0" w:color="auto"/>
        <w:bottom w:val="none" w:sz="0" w:space="0" w:color="auto"/>
        <w:right w:val="none" w:sz="0" w:space="0" w:color="auto"/>
      </w:divBdr>
    </w:div>
    <w:div w:id="510607494">
      <w:bodyDiv w:val="1"/>
      <w:marLeft w:val="0"/>
      <w:marRight w:val="0"/>
      <w:marTop w:val="0"/>
      <w:marBottom w:val="0"/>
      <w:divBdr>
        <w:top w:val="none" w:sz="0" w:space="0" w:color="auto"/>
        <w:left w:val="none" w:sz="0" w:space="0" w:color="auto"/>
        <w:bottom w:val="none" w:sz="0" w:space="0" w:color="auto"/>
        <w:right w:val="none" w:sz="0" w:space="0" w:color="auto"/>
      </w:divBdr>
    </w:div>
    <w:div w:id="542836007">
      <w:bodyDiv w:val="1"/>
      <w:marLeft w:val="0"/>
      <w:marRight w:val="0"/>
      <w:marTop w:val="0"/>
      <w:marBottom w:val="0"/>
      <w:divBdr>
        <w:top w:val="none" w:sz="0" w:space="0" w:color="auto"/>
        <w:left w:val="none" w:sz="0" w:space="0" w:color="auto"/>
        <w:bottom w:val="none" w:sz="0" w:space="0" w:color="auto"/>
        <w:right w:val="none" w:sz="0" w:space="0" w:color="auto"/>
      </w:divBdr>
      <w:divsChild>
        <w:div w:id="258412716">
          <w:marLeft w:val="0"/>
          <w:marRight w:val="0"/>
          <w:marTop w:val="0"/>
          <w:marBottom w:val="0"/>
          <w:divBdr>
            <w:top w:val="none" w:sz="0" w:space="0" w:color="auto"/>
            <w:left w:val="none" w:sz="0" w:space="0" w:color="auto"/>
            <w:bottom w:val="none" w:sz="0" w:space="0" w:color="auto"/>
            <w:right w:val="none" w:sz="0" w:space="0" w:color="auto"/>
          </w:divBdr>
          <w:divsChild>
            <w:div w:id="182020751">
              <w:marLeft w:val="0"/>
              <w:marRight w:val="0"/>
              <w:marTop w:val="0"/>
              <w:marBottom w:val="0"/>
              <w:divBdr>
                <w:top w:val="none" w:sz="0" w:space="0" w:color="auto"/>
                <w:left w:val="none" w:sz="0" w:space="0" w:color="auto"/>
                <w:bottom w:val="none" w:sz="0" w:space="0" w:color="auto"/>
                <w:right w:val="none" w:sz="0" w:space="0" w:color="auto"/>
              </w:divBdr>
            </w:div>
            <w:div w:id="2022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1037">
      <w:bodyDiv w:val="1"/>
      <w:marLeft w:val="0"/>
      <w:marRight w:val="0"/>
      <w:marTop w:val="0"/>
      <w:marBottom w:val="0"/>
      <w:divBdr>
        <w:top w:val="none" w:sz="0" w:space="0" w:color="auto"/>
        <w:left w:val="none" w:sz="0" w:space="0" w:color="auto"/>
        <w:bottom w:val="none" w:sz="0" w:space="0" w:color="auto"/>
        <w:right w:val="none" w:sz="0" w:space="0" w:color="auto"/>
      </w:divBdr>
      <w:divsChild>
        <w:div w:id="549267306">
          <w:marLeft w:val="0"/>
          <w:marRight w:val="0"/>
          <w:marTop w:val="0"/>
          <w:marBottom w:val="0"/>
          <w:divBdr>
            <w:top w:val="none" w:sz="0" w:space="0" w:color="auto"/>
            <w:left w:val="none" w:sz="0" w:space="0" w:color="auto"/>
            <w:bottom w:val="none" w:sz="0" w:space="0" w:color="auto"/>
            <w:right w:val="none" w:sz="0" w:space="0" w:color="auto"/>
          </w:divBdr>
          <w:divsChild>
            <w:div w:id="1852527576">
              <w:marLeft w:val="0"/>
              <w:marRight w:val="0"/>
              <w:marTop w:val="0"/>
              <w:marBottom w:val="0"/>
              <w:divBdr>
                <w:top w:val="none" w:sz="0" w:space="0" w:color="auto"/>
                <w:left w:val="none" w:sz="0" w:space="0" w:color="auto"/>
                <w:bottom w:val="none" w:sz="0" w:space="0" w:color="auto"/>
                <w:right w:val="none" w:sz="0" w:space="0" w:color="auto"/>
              </w:divBdr>
            </w:div>
          </w:divsChild>
        </w:div>
        <w:div w:id="785854732">
          <w:marLeft w:val="0"/>
          <w:marRight w:val="0"/>
          <w:marTop w:val="0"/>
          <w:marBottom w:val="0"/>
          <w:divBdr>
            <w:top w:val="none" w:sz="0" w:space="0" w:color="auto"/>
            <w:left w:val="none" w:sz="0" w:space="0" w:color="auto"/>
            <w:bottom w:val="none" w:sz="0" w:space="0" w:color="auto"/>
            <w:right w:val="none" w:sz="0" w:space="0" w:color="auto"/>
          </w:divBdr>
          <w:divsChild>
            <w:div w:id="403990166">
              <w:marLeft w:val="0"/>
              <w:marRight w:val="0"/>
              <w:marTop w:val="0"/>
              <w:marBottom w:val="0"/>
              <w:divBdr>
                <w:top w:val="none" w:sz="0" w:space="0" w:color="auto"/>
                <w:left w:val="none" w:sz="0" w:space="0" w:color="auto"/>
                <w:bottom w:val="none" w:sz="0" w:space="0" w:color="auto"/>
                <w:right w:val="none" w:sz="0" w:space="0" w:color="auto"/>
              </w:divBdr>
            </w:div>
          </w:divsChild>
        </w:div>
        <w:div w:id="1268075335">
          <w:marLeft w:val="0"/>
          <w:marRight w:val="0"/>
          <w:marTop w:val="0"/>
          <w:marBottom w:val="0"/>
          <w:divBdr>
            <w:top w:val="none" w:sz="0" w:space="0" w:color="auto"/>
            <w:left w:val="none" w:sz="0" w:space="0" w:color="auto"/>
            <w:bottom w:val="none" w:sz="0" w:space="0" w:color="auto"/>
            <w:right w:val="none" w:sz="0" w:space="0" w:color="auto"/>
          </w:divBdr>
        </w:div>
        <w:div w:id="1301111653">
          <w:marLeft w:val="0"/>
          <w:marRight w:val="0"/>
          <w:marTop w:val="0"/>
          <w:marBottom w:val="0"/>
          <w:divBdr>
            <w:top w:val="none" w:sz="0" w:space="0" w:color="auto"/>
            <w:left w:val="none" w:sz="0" w:space="0" w:color="auto"/>
            <w:bottom w:val="none" w:sz="0" w:space="0" w:color="auto"/>
            <w:right w:val="none" w:sz="0" w:space="0" w:color="auto"/>
          </w:divBdr>
        </w:div>
        <w:div w:id="1394281148">
          <w:marLeft w:val="0"/>
          <w:marRight w:val="0"/>
          <w:marTop w:val="0"/>
          <w:marBottom w:val="0"/>
          <w:divBdr>
            <w:top w:val="none" w:sz="0" w:space="0" w:color="auto"/>
            <w:left w:val="none" w:sz="0" w:space="0" w:color="auto"/>
            <w:bottom w:val="none" w:sz="0" w:space="0" w:color="auto"/>
            <w:right w:val="none" w:sz="0" w:space="0" w:color="auto"/>
          </w:divBdr>
        </w:div>
      </w:divsChild>
    </w:div>
    <w:div w:id="575363814">
      <w:bodyDiv w:val="1"/>
      <w:marLeft w:val="0"/>
      <w:marRight w:val="0"/>
      <w:marTop w:val="0"/>
      <w:marBottom w:val="0"/>
      <w:divBdr>
        <w:top w:val="none" w:sz="0" w:space="0" w:color="auto"/>
        <w:left w:val="none" w:sz="0" w:space="0" w:color="auto"/>
        <w:bottom w:val="none" w:sz="0" w:space="0" w:color="auto"/>
        <w:right w:val="none" w:sz="0" w:space="0" w:color="auto"/>
      </w:divBdr>
    </w:div>
    <w:div w:id="592206066">
      <w:bodyDiv w:val="1"/>
      <w:marLeft w:val="0"/>
      <w:marRight w:val="0"/>
      <w:marTop w:val="0"/>
      <w:marBottom w:val="0"/>
      <w:divBdr>
        <w:top w:val="none" w:sz="0" w:space="0" w:color="auto"/>
        <w:left w:val="none" w:sz="0" w:space="0" w:color="auto"/>
        <w:bottom w:val="none" w:sz="0" w:space="0" w:color="auto"/>
        <w:right w:val="none" w:sz="0" w:space="0" w:color="auto"/>
      </w:divBdr>
      <w:divsChild>
        <w:div w:id="846750384">
          <w:marLeft w:val="0"/>
          <w:marRight w:val="0"/>
          <w:marTop w:val="0"/>
          <w:marBottom w:val="0"/>
          <w:divBdr>
            <w:top w:val="none" w:sz="0" w:space="0" w:color="auto"/>
            <w:left w:val="none" w:sz="0" w:space="0" w:color="auto"/>
            <w:bottom w:val="none" w:sz="0" w:space="0" w:color="auto"/>
            <w:right w:val="none" w:sz="0" w:space="0" w:color="auto"/>
          </w:divBdr>
        </w:div>
        <w:div w:id="1295285638">
          <w:marLeft w:val="0"/>
          <w:marRight w:val="0"/>
          <w:marTop w:val="0"/>
          <w:marBottom w:val="0"/>
          <w:divBdr>
            <w:top w:val="none" w:sz="0" w:space="0" w:color="auto"/>
            <w:left w:val="none" w:sz="0" w:space="0" w:color="auto"/>
            <w:bottom w:val="none" w:sz="0" w:space="0" w:color="auto"/>
            <w:right w:val="none" w:sz="0" w:space="0" w:color="auto"/>
          </w:divBdr>
        </w:div>
      </w:divsChild>
    </w:div>
    <w:div w:id="598947134">
      <w:bodyDiv w:val="1"/>
      <w:marLeft w:val="0"/>
      <w:marRight w:val="0"/>
      <w:marTop w:val="0"/>
      <w:marBottom w:val="0"/>
      <w:divBdr>
        <w:top w:val="none" w:sz="0" w:space="0" w:color="auto"/>
        <w:left w:val="none" w:sz="0" w:space="0" w:color="auto"/>
        <w:bottom w:val="none" w:sz="0" w:space="0" w:color="auto"/>
        <w:right w:val="none" w:sz="0" w:space="0" w:color="auto"/>
      </w:divBdr>
    </w:div>
    <w:div w:id="629937692">
      <w:bodyDiv w:val="1"/>
      <w:marLeft w:val="0"/>
      <w:marRight w:val="0"/>
      <w:marTop w:val="0"/>
      <w:marBottom w:val="0"/>
      <w:divBdr>
        <w:top w:val="none" w:sz="0" w:space="0" w:color="auto"/>
        <w:left w:val="none" w:sz="0" w:space="0" w:color="auto"/>
        <w:bottom w:val="none" w:sz="0" w:space="0" w:color="auto"/>
        <w:right w:val="none" w:sz="0" w:space="0" w:color="auto"/>
      </w:divBdr>
    </w:div>
    <w:div w:id="645553781">
      <w:bodyDiv w:val="1"/>
      <w:marLeft w:val="0"/>
      <w:marRight w:val="0"/>
      <w:marTop w:val="0"/>
      <w:marBottom w:val="0"/>
      <w:divBdr>
        <w:top w:val="none" w:sz="0" w:space="0" w:color="auto"/>
        <w:left w:val="none" w:sz="0" w:space="0" w:color="auto"/>
        <w:bottom w:val="none" w:sz="0" w:space="0" w:color="auto"/>
        <w:right w:val="none" w:sz="0" w:space="0" w:color="auto"/>
      </w:divBdr>
    </w:div>
    <w:div w:id="656491957">
      <w:bodyDiv w:val="1"/>
      <w:marLeft w:val="0"/>
      <w:marRight w:val="0"/>
      <w:marTop w:val="0"/>
      <w:marBottom w:val="0"/>
      <w:divBdr>
        <w:top w:val="none" w:sz="0" w:space="0" w:color="auto"/>
        <w:left w:val="none" w:sz="0" w:space="0" w:color="auto"/>
        <w:bottom w:val="none" w:sz="0" w:space="0" w:color="auto"/>
        <w:right w:val="none" w:sz="0" w:space="0" w:color="auto"/>
      </w:divBdr>
    </w:div>
    <w:div w:id="660281722">
      <w:bodyDiv w:val="1"/>
      <w:marLeft w:val="0"/>
      <w:marRight w:val="0"/>
      <w:marTop w:val="0"/>
      <w:marBottom w:val="0"/>
      <w:divBdr>
        <w:top w:val="none" w:sz="0" w:space="0" w:color="auto"/>
        <w:left w:val="none" w:sz="0" w:space="0" w:color="auto"/>
        <w:bottom w:val="none" w:sz="0" w:space="0" w:color="auto"/>
        <w:right w:val="none" w:sz="0" w:space="0" w:color="auto"/>
      </w:divBdr>
    </w:div>
    <w:div w:id="667055997">
      <w:bodyDiv w:val="1"/>
      <w:marLeft w:val="0"/>
      <w:marRight w:val="0"/>
      <w:marTop w:val="0"/>
      <w:marBottom w:val="0"/>
      <w:divBdr>
        <w:top w:val="none" w:sz="0" w:space="0" w:color="auto"/>
        <w:left w:val="none" w:sz="0" w:space="0" w:color="auto"/>
        <w:bottom w:val="none" w:sz="0" w:space="0" w:color="auto"/>
        <w:right w:val="none" w:sz="0" w:space="0" w:color="auto"/>
      </w:divBdr>
    </w:div>
    <w:div w:id="689071070">
      <w:bodyDiv w:val="1"/>
      <w:marLeft w:val="0"/>
      <w:marRight w:val="0"/>
      <w:marTop w:val="0"/>
      <w:marBottom w:val="0"/>
      <w:divBdr>
        <w:top w:val="none" w:sz="0" w:space="0" w:color="auto"/>
        <w:left w:val="none" w:sz="0" w:space="0" w:color="auto"/>
        <w:bottom w:val="none" w:sz="0" w:space="0" w:color="auto"/>
        <w:right w:val="none" w:sz="0" w:space="0" w:color="auto"/>
      </w:divBdr>
    </w:div>
    <w:div w:id="690834508">
      <w:bodyDiv w:val="1"/>
      <w:marLeft w:val="0"/>
      <w:marRight w:val="0"/>
      <w:marTop w:val="0"/>
      <w:marBottom w:val="0"/>
      <w:divBdr>
        <w:top w:val="none" w:sz="0" w:space="0" w:color="auto"/>
        <w:left w:val="none" w:sz="0" w:space="0" w:color="auto"/>
        <w:bottom w:val="none" w:sz="0" w:space="0" w:color="auto"/>
        <w:right w:val="none" w:sz="0" w:space="0" w:color="auto"/>
      </w:divBdr>
    </w:div>
    <w:div w:id="710419885">
      <w:bodyDiv w:val="1"/>
      <w:marLeft w:val="0"/>
      <w:marRight w:val="0"/>
      <w:marTop w:val="0"/>
      <w:marBottom w:val="0"/>
      <w:divBdr>
        <w:top w:val="none" w:sz="0" w:space="0" w:color="auto"/>
        <w:left w:val="none" w:sz="0" w:space="0" w:color="auto"/>
        <w:bottom w:val="none" w:sz="0" w:space="0" w:color="auto"/>
        <w:right w:val="none" w:sz="0" w:space="0" w:color="auto"/>
      </w:divBdr>
    </w:div>
    <w:div w:id="727142820">
      <w:bodyDiv w:val="1"/>
      <w:marLeft w:val="0"/>
      <w:marRight w:val="0"/>
      <w:marTop w:val="0"/>
      <w:marBottom w:val="0"/>
      <w:divBdr>
        <w:top w:val="none" w:sz="0" w:space="0" w:color="auto"/>
        <w:left w:val="none" w:sz="0" w:space="0" w:color="auto"/>
        <w:bottom w:val="none" w:sz="0" w:space="0" w:color="auto"/>
        <w:right w:val="none" w:sz="0" w:space="0" w:color="auto"/>
      </w:divBdr>
    </w:div>
    <w:div w:id="736905257">
      <w:bodyDiv w:val="1"/>
      <w:marLeft w:val="0"/>
      <w:marRight w:val="0"/>
      <w:marTop w:val="0"/>
      <w:marBottom w:val="0"/>
      <w:divBdr>
        <w:top w:val="none" w:sz="0" w:space="0" w:color="auto"/>
        <w:left w:val="none" w:sz="0" w:space="0" w:color="auto"/>
        <w:bottom w:val="none" w:sz="0" w:space="0" w:color="auto"/>
        <w:right w:val="none" w:sz="0" w:space="0" w:color="auto"/>
      </w:divBdr>
    </w:div>
    <w:div w:id="743183500">
      <w:bodyDiv w:val="1"/>
      <w:marLeft w:val="0"/>
      <w:marRight w:val="0"/>
      <w:marTop w:val="0"/>
      <w:marBottom w:val="0"/>
      <w:divBdr>
        <w:top w:val="none" w:sz="0" w:space="0" w:color="auto"/>
        <w:left w:val="none" w:sz="0" w:space="0" w:color="auto"/>
        <w:bottom w:val="none" w:sz="0" w:space="0" w:color="auto"/>
        <w:right w:val="none" w:sz="0" w:space="0" w:color="auto"/>
      </w:divBdr>
    </w:div>
    <w:div w:id="785974964">
      <w:bodyDiv w:val="1"/>
      <w:marLeft w:val="0"/>
      <w:marRight w:val="0"/>
      <w:marTop w:val="0"/>
      <w:marBottom w:val="0"/>
      <w:divBdr>
        <w:top w:val="none" w:sz="0" w:space="0" w:color="auto"/>
        <w:left w:val="none" w:sz="0" w:space="0" w:color="auto"/>
        <w:bottom w:val="none" w:sz="0" w:space="0" w:color="auto"/>
        <w:right w:val="none" w:sz="0" w:space="0" w:color="auto"/>
      </w:divBdr>
    </w:div>
    <w:div w:id="794955189">
      <w:bodyDiv w:val="1"/>
      <w:marLeft w:val="0"/>
      <w:marRight w:val="0"/>
      <w:marTop w:val="0"/>
      <w:marBottom w:val="0"/>
      <w:divBdr>
        <w:top w:val="none" w:sz="0" w:space="0" w:color="auto"/>
        <w:left w:val="none" w:sz="0" w:space="0" w:color="auto"/>
        <w:bottom w:val="none" w:sz="0" w:space="0" w:color="auto"/>
        <w:right w:val="none" w:sz="0" w:space="0" w:color="auto"/>
      </w:divBdr>
    </w:div>
    <w:div w:id="833187478">
      <w:bodyDiv w:val="1"/>
      <w:marLeft w:val="0"/>
      <w:marRight w:val="0"/>
      <w:marTop w:val="0"/>
      <w:marBottom w:val="0"/>
      <w:divBdr>
        <w:top w:val="none" w:sz="0" w:space="0" w:color="auto"/>
        <w:left w:val="none" w:sz="0" w:space="0" w:color="auto"/>
        <w:bottom w:val="none" w:sz="0" w:space="0" w:color="auto"/>
        <w:right w:val="none" w:sz="0" w:space="0" w:color="auto"/>
      </w:divBdr>
    </w:div>
    <w:div w:id="836111150">
      <w:bodyDiv w:val="1"/>
      <w:marLeft w:val="0"/>
      <w:marRight w:val="0"/>
      <w:marTop w:val="0"/>
      <w:marBottom w:val="0"/>
      <w:divBdr>
        <w:top w:val="none" w:sz="0" w:space="0" w:color="auto"/>
        <w:left w:val="none" w:sz="0" w:space="0" w:color="auto"/>
        <w:bottom w:val="none" w:sz="0" w:space="0" w:color="auto"/>
        <w:right w:val="none" w:sz="0" w:space="0" w:color="auto"/>
      </w:divBdr>
    </w:div>
    <w:div w:id="862279342">
      <w:bodyDiv w:val="1"/>
      <w:marLeft w:val="0"/>
      <w:marRight w:val="0"/>
      <w:marTop w:val="0"/>
      <w:marBottom w:val="0"/>
      <w:divBdr>
        <w:top w:val="none" w:sz="0" w:space="0" w:color="auto"/>
        <w:left w:val="none" w:sz="0" w:space="0" w:color="auto"/>
        <w:bottom w:val="none" w:sz="0" w:space="0" w:color="auto"/>
        <w:right w:val="none" w:sz="0" w:space="0" w:color="auto"/>
      </w:divBdr>
    </w:div>
    <w:div w:id="888610795">
      <w:bodyDiv w:val="1"/>
      <w:marLeft w:val="0"/>
      <w:marRight w:val="0"/>
      <w:marTop w:val="0"/>
      <w:marBottom w:val="0"/>
      <w:divBdr>
        <w:top w:val="none" w:sz="0" w:space="0" w:color="auto"/>
        <w:left w:val="none" w:sz="0" w:space="0" w:color="auto"/>
        <w:bottom w:val="none" w:sz="0" w:space="0" w:color="auto"/>
        <w:right w:val="none" w:sz="0" w:space="0" w:color="auto"/>
      </w:divBdr>
    </w:div>
    <w:div w:id="911738986">
      <w:bodyDiv w:val="1"/>
      <w:marLeft w:val="0"/>
      <w:marRight w:val="0"/>
      <w:marTop w:val="0"/>
      <w:marBottom w:val="0"/>
      <w:divBdr>
        <w:top w:val="none" w:sz="0" w:space="0" w:color="auto"/>
        <w:left w:val="none" w:sz="0" w:space="0" w:color="auto"/>
        <w:bottom w:val="none" w:sz="0" w:space="0" w:color="auto"/>
        <w:right w:val="none" w:sz="0" w:space="0" w:color="auto"/>
      </w:divBdr>
    </w:div>
    <w:div w:id="921986599">
      <w:bodyDiv w:val="1"/>
      <w:marLeft w:val="0"/>
      <w:marRight w:val="0"/>
      <w:marTop w:val="0"/>
      <w:marBottom w:val="0"/>
      <w:divBdr>
        <w:top w:val="none" w:sz="0" w:space="0" w:color="auto"/>
        <w:left w:val="none" w:sz="0" w:space="0" w:color="auto"/>
        <w:bottom w:val="none" w:sz="0" w:space="0" w:color="auto"/>
        <w:right w:val="none" w:sz="0" w:space="0" w:color="auto"/>
      </w:divBdr>
    </w:div>
    <w:div w:id="994138836">
      <w:bodyDiv w:val="1"/>
      <w:marLeft w:val="0"/>
      <w:marRight w:val="0"/>
      <w:marTop w:val="0"/>
      <w:marBottom w:val="0"/>
      <w:divBdr>
        <w:top w:val="none" w:sz="0" w:space="0" w:color="auto"/>
        <w:left w:val="none" w:sz="0" w:space="0" w:color="auto"/>
        <w:bottom w:val="none" w:sz="0" w:space="0" w:color="auto"/>
        <w:right w:val="none" w:sz="0" w:space="0" w:color="auto"/>
      </w:divBdr>
    </w:div>
    <w:div w:id="1032419594">
      <w:bodyDiv w:val="1"/>
      <w:marLeft w:val="0"/>
      <w:marRight w:val="0"/>
      <w:marTop w:val="0"/>
      <w:marBottom w:val="0"/>
      <w:divBdr>
        <w:top w:val="none" w:sz="0" w:space="0" w:color="auto"/>
        <w:left w:val="none" w:sz="0" w:space="0" w:color="auto"/>
        <w:bottom w:val="none" w:sz="0" w:space="0" w:color="auto"/>
        <w:right w:val="none" w:sz="0" w:space="0" w:color="auto"/>
      </w:divBdr>
    </w:div>
    <w:div w:id="1033338300">
      <w:bodyDiv w:val="1"/>
      <w:marLeft w:val="0"/>
      <w:marRight w:val="0"/>
      <w:marTop w:val="0"/>
      <w:marBottom w:val="0"/>
      <w:divBdr>
        <w:top w:val="none" w:sz="0" w:space="0" w:color="auto"/>
        <w:left w:val="none" w:sz="0" w:space="0" w:color="auto"/>
        <w:bottom w:val="none" w:sz="0" w:space="0" w:color="auto"/>
        <w:right w:val="none" w:sz="0" w:space="0" w:color="auto"/>
      </w:divBdr>
    </w:div>
    <w:div w:id="1044401127">
      <w:bodyDiv w:val="1"/>
      <w:marLeft w:val="0"/>
      <w:marRight w:val="0"/>
      <w:marTop w:val="0"/>
      <w:marBottom w:val="0"/>
      <w:divBdr>
        <w:top w:val="none" w:sz="0" w:space="0" w:color="auto"/>
        <w:left w:val="none" w:sz="0" w:space="0" w:color="auto"/>
        <w:bottom w:val="none" w:sz="0" w:space="0" w:color="auto"/>
        <w:right w:val="none" w:sz="0" w:space="0" w:color="auto"/>
      </w:divBdr>
    </w:div>
    <w:div w:id="1061905790">
      <w:bodyDiv w:val="1"/>
      <w:marLeft w:val="0"/>
      <w:marRight w:val="0"/>
      <w:marTop w:val="0"/>
      <w:marBottom w:val="0"/>
      <w:divBdr>
        <w:top w:val="none" w:sz="0" w:space="0" w:color="auto"/>
        <w:left w:val="none" w:sz="0" w:space="0" w:color="auto"/>
        <w:bottom w:val="none" w:sz="0" w:space="0" w:color="auto"/>
        <w:right w:val="none" w:sz="0" w:space="0" w:color="auto"/>
      </w:divBdr>
    </w:div>
    <w:div w:id="1071780455">
      <w:bodyDiv w:val="1"/>
      <w:marLeft w:val="0"/>
      <w:marRight w:val="0"/>
      <w:marTop w:val="0"/>
      <w:marBottom w:val="0"/>
      <w:divBdr>
        <w:top w:val="none" w:sz="0" w:space="0" w:color="auto"/>
        <w:left w:val="none" w:sz="0" w:space="0" w:color="auto"/>
        <w:bottom w:val="none" w:sz="0" w:space="0" w:color="auto"/>
        <w:right w:val="none" w:sz="0" w:space="0" w:color="auto"/>
      </w:divBdr>
    </w:div>
    <w:div w:id="1109742991">
      <w:bodyDiv w:val="1"/>
      <w:marLeft w:val="0"/>
      <w:marRight w:val="0"/>
      <w:marTop w:val="0"/>
      <w:marBottom w:val="0"/>
      <w:divBdr>
        <w:top w:val="none" w:sz="0" w:space="0" w:color="auto"/>
        <w:left w:val="none" w:sz="0" w:space="0" w:color="auto"/>
        <w:bottom w:val="none" w:sz="0" w:space="0" w:color="auto"/>
        <w:right w:val="none" w:sz="0" w:space="0" w:color="auto"/>
      </w:divBdr>
    </w:div>
    <w:div w:id="1130518813">
      <w:bodyDiv w:val="1"/>
      <w:marLeft w:val="0"/>
      <w:marRight w:val="0"/>
      <w:marTop w:val="0"/>
      <w:marBottom w:val="0"/>
      <w:divBdr>
        <w:top w:val="none" w:sz="0" w:space="0" w:color="auto"/>
        <w:left w:val="none" w:sz="0" w:space="0" w:color="auto"/>
        <w:bottom w:val="none" w:sz="0" w:space="0" w:color="auto"/>
        <w:right w:val="none" w:sz="0" w:space="0" w:color="auto"/>
      </w:divBdr>
    </w:div>
    <w:div w:id="1145780111">
      <w:bodyDiv w:val="1"/>
      <w:marLeft w:val="0"/>
      <w:marRight w:val="0"/>
      <w:marTop w:val="0"/>
      <w:marBottom w:val="0"/>
      <w:divBdr>
        <w:top w:val="none" w:sz="0" w:space="0" w:color="auto"/>
        <w:left w:val="none" w:sz="0" w:space="0" w:color="auto"/>
        <w:bottom w:val="none" w:sz="0" w:space="0" w:color="auto"/>
        <w:right w:val="none" w:sz="0" w:space="0" w:color="auto"/>
      </w:divBdr>
    </w:div>
    <w:div w:id="1159736716">
      <w:bodyDiv w:val="1"/>
      <w:marLeft w:val="0"/>
      <w:marRight w:val="0"/>
      <w:marTop w:val="0"/>
      <w:marBottom w:val="0"/>
      <w:divBdr>
        <w:top w:val="none" w:sz="0" w:space="0" w:color="auto"/>
        <w:left w:val="none" w:sz="0" w:space="0" w:color="auto"/>
        <w:bottom w:val="none" w:sz="0" w:space="0" w:color="auto"/>
        <w:right w:val="none" w:sz="0" w:space="0" w:color="auto"/>
      </w:divBdr>
    </w:div>
    <w:div w:id="1214586679">
      <w:bodyDiv w:val="1"/>
      <w:marLeft w:val="0"/>
      <w:marRight w:val="0"/>
      <w:marTop w:val="0"/>
      <w:marBottom w:val="0"/>
      <w:divBdr>
        <w:top w:val="none" w:sz="0" w:space="0" w:color="auto"/>
        <w:left w:val="none" w:sz="0" w:space="0" w:color="auto"/>
        <w:bottom w:val="none" w:sz="0" w:space="0" w:color="auto"/>
        <w:right w:val="none" w:sz="0" w:space="0" w:color="auto"/>
      </w:divBdr>
      <w:divsChild>
        <w:div w:id="540476631">
          <w:marLeft w:val="0"/>
          <w:marRight w:val="0"/>
          <w:marTop w:val="0"/>
          <w:marBottom w:val="0"/>
          <w:divBdr>
            <w:top w:val="none" w:sz="0" w:space="0" w:color="auto"/>
            <w:left w:val="none" w:sz="0" w:space="0" w:color="auto"/>
            <w:bottom w:val="none" w:sz="0" w:space="0" w:color="auto"/>
            <w:right w:val="none" w:sz="0" w:space="0" w:color="auto"/>
          </w:divBdr>
          <w:divsChild>
            <w:div w:id="316229281">
              <w:marLeft w:val="0"/>
              <w:marRight w:val="0"/>
              <w:marTop w:val="0"/>
              <w:marBottom w:val="0"/>
              <w:divBdr>
                <w:top w:val="none" w:sz="0" w:space="0" w:color="auto"/>
                <w:left w:val="none" w:sz="0" w:space="0" w:color="auto"/>
                <w:bottom w:val="none" w:sz="0" w:space="0" w:color="auto"/>
                <w:right w:val="none" w:sz="0" w:space="0" w:color="auto"/>
              </w:divBdr>
              <w:divsChild>
                <w:div w:id="5594195">
                  <w:marLeft w:val="0"/>
                  <w:marRight w:val="0"/>
                  <w:marTop w:val="0"/>
                  <w:marBottom w:val="0"/>
                  <w:divBdr>
                    <w:top w:val="none" w:sz="0" w:space="0" w:color="auto"/>
                    <w:left w:val="none" w:sz="0" w:space="0" w:color="auto"/>
                    <w:bottom w:val="none" w:sz="0" w:space="0" w:color="auto"/>
                    <w:right w:val="none" w:sz="0" w:space="0" w:color="auto"/>
                  </w:divBdr>
                  <w:divsChild>
                    <w:div w:id="1074006036">
                      <w:marLeft w:val="0"/>
                      <w:marRight w:val="0"/>
                      <w:marTop w:val="0"/>
                      <w:marBottom w:val="300"/>
                      <w:divBdr>
                        <w:top w:val="none" w:sz="0" w:space="0" w:color="auto"/>
                        <w:left w:val="none" w:sz="0" w:space="0" w:color="auto"/>
                        <w:bottom w:val="none" w:sz="0" w:space="0" w:color="auto"/>
                        <w:right w:val="none" w:sz="0" w:space="0" w:color="auto"/>
                      </w:divBdr>
                      <w:divsChild>
                        <w:div w:id="1272204742">
                          <w:marLeft w:val="0"/>
                          <w:marRight w:val="0"/>
                          <w:marTop w:val="0"/>
                          <w:marBottom w:val="0"/>
                          <w:divBdr>
                            <w:top w:val="none" w:sz="0" w:space="0" w:color="auto"/>
                            <w:left w:val="none" w:sz="0" w:space="0" w:color="auto"/>
                            <w:bottom w:val="none" w:sz="0" w:space="0" w:color="auto"/>
                            <w:right w:val="none" w:sz="0" w:space="0" w:color="auto"/>
                          </w:divBdr>
                        </w:div>
                        <w:div w:id="17544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221648">
      <w:bodyDiv w:val="1"/>
      <w:marLeft w:val="0"/>
      <w:marRight w:val="0"/>
      <w:marTop w:val="0"/>
      <w:marBottom w:val="0"/>
      <w:divBdr>
        <w:top w:val="none" w:sz="0" w:space="0" w:color="auto"/>
        <w:left w:val="none" w:sz="0" w:space="0" w:color="auto"/>
        <w:bottom w:val="none" w:sz="0" w:space="0" w:color="auto"/>
        <w:right w:val="none" w:sz="0" w:space="0" w:color="auto"/>
      </w:divBdr>
    </w:div>
    <w:div w:id="1243638917">
      <w:bodyDiv w:val="1"/>
      <w:marLeft w:val="0"/>
      <w:marRight w:val="0"/>
      <w:marTop w:val="0"/>
      <w:marBottom w:val="0"/>
      <w:divBdr>
        <w:top w:val="none" w:sz="0" w:space="0" w:color="auto"/>
        <w:left w:val="none" w:sz="0" w:space="0" w:color="auto"/>
        <w:bottom w:val="none" w:sz="0" w:space="0" w:color="auto"/>
        <w:right w:val="none" w:sz="0" w:space="0" w:color="auto"/>
      </w:divBdr>
    </w:div>
    <w:div w:id="1247418410">
      <w:bodyDiv w:val="1"/>
      <w:marLeft w:val="0"/>
      <w:marRight w:val="0"/>
      <w:marTop w:val="0"/>
      <w:marBottom w:val="0"/>
      <w:divBdr>
        <w:top w:val="none" w:sz="0" w:space="0" w:color="auto"/>
        <w:left w:val="none" w:sz="0" w:space="0" w:color="auto"/>
        <w:bottom w:val="none" w:sz="0" w:space="0" w:color="auto"/>
        <w:right w:val="none" w:sz="0" w:space="0" w:color="auto"/>
      </w:divBdr>
    </w:div>
    <w:div w:id="1274436276">
      <w:bodyDiv w:val="1"/>
      <w:marLeft w:val="0"/>
      <w:marRight w:val="0"/>
      <w:marTop w:val="0"/>
      <w:marBottom w:val="0"/>
      <w:divBdr>
        <w:top w:val="none" w:sz="0" w:space="0" w:color="auto"/>
        <w:left w:val="none" w:sz="0" w:space="0" w:color="auto"/>
        <w:bottom w:val="none" w:sz="0" w:space="0" w:color="auto"/>
        <w:right w:val="none" w:sz="0" w:space="0" w:color="auto"/>
      </w:divBdr>
    </w:div>
    <w:div w:id="1298954534">
      <w:bodyDiv w:val="1"/>
      <w:marLeft w:val="0"/>
      <w:marRight w:val="0"/>
      <w:marTop w:val="0"/>
      <w:marBottom w:val="0"/>
      <w:divBdr>
        <w:top w:val="none" w:sz="0" w:space="0" w:color="auto"/>
        <w:left w:val="none" w:sz="0" w:space="0" w:color="auto"/>
        <w:bottom w:val="none" w:sz="0" w:space="0" w:color="auto"/>
        <w:right w:val="none" w:sz="0" w:space="0" w:color="auto"/>
      </w:divBdr>
    </w:div>
    <w:div w:id="1308166031">
      <w:bodyDiv w:val="1"/>
      <w:marLeft w:val="0"/>
      <w:marRight w:val="0"/>
      <w:marTop w:val="0"/>
      <w:marBottom w:val="0"/>
      <w:divBdr>
        <w:top w:val="none" w:sz="0" w:space="0" w:color="auto"/>
        <w:left w:val="none" w:sz="0" w:space="0" w:color="auto"/>
        <w:bottom w:val="none" w:sz="0" w:space="0" w:color="auto"/>
        <w:right w:val="none" w:sz="0" w:space="0" w:color="auto"/>
      </w:divBdr>
    </w:div>
    <w:div w:id="1317998504">
      <w:bodyDiv w:val="1"/>
      <w:marLeft w:val="0"/>
      <w:marRight w:val="0"/>
      <w:marTop w:val="0"/>
      <w:marBottom w:val="0"/>
      <w:divBdr>
        <w:top w:val="none" w:sz="0" w:space="0" w:color="auto"/>
        <w:left w:val="none" w:sz="0" w:space="0" w:color="auto"/>
        <w:bottom w:val="none" w:sz="0" w:space="0" w:color="auto"/>
        <w:right w:val="none" w:sz="0" w:space="0" w:color="auto"/>
      </w:divBdr>
    </w:div>
    <w:div w:id="1319503431">
      <w:bodyDiv w:val="1"/>
      <w:marLeft w:val="0"/>
      <w:marRight w:val="0"/>
      <w:marTop w:val="0"/>
      <w:marBottom w:val="0"/>
      <w:divBdr>
        <w:top w:val="none" w:sz="0" w:space="0" w:color="auto"/>
        <w:left w:val="none" w:sz="0" w:space="0" w:color="auto"/>
        <w:bottom w:val="none" w:sz="0" w:space="0" w:color="auto"/>
        <w:right w:val="none" w:sz="0" w:space="0" w:color="auto"/>
      </w:divBdr>
    </w:div>
    <w:div w:id="1329823003">
      <w:bodyDiv w:val="1"/>
      <w:marLeft w:val="0"/>
      <w:marRight w:val="0"/>
      <w:marTop w:val="0"/>
      <w:marBottom w:val="0"/>
      <w:divBdr>
        <w:top w:val="none" w:sz="0" w:space="0" w:color="auto"/>
        <w:left w:val="none" w:sz="0" w:space="0" w:color="auto"/>
        <w:bottom w:val="none" w:sz="0" w:space="0" w:color="auto"/>
        <w:right w:val="none" w:sz="0" w:space="0" w:color="auto"/>
      </w:divBdr>
    </w:div>
    <w:div w:id="1387992467">
      <w:bodyDiv w:val="1"/>
      <w:marLeft w:val="0"/>
      <w:marRight w:val="0"/>
      <w:marTop w:val="0"/>
      <w:marBottom w:val="0"/>
      <w:divBdr>
        <w:top w:val="none" w:sz="0" w:space="0" w:color="auto"/>
        <w:left w:val="none" w:sz="0" w:space="0" w:color="auto"/>
        <w:bottom w:val="none" w:sz="0" w:space="0" w:color="auto"/>
        <w:right w:val="none" w:sz="0" w:space="0" w:color="auto"/>
      </w:divBdr>
    </w:div>
    <w:div w:id="1389568407">
      <w:bodyDiv w:val="1"/>
      <w:marLeft w:val="0"/>
      <w:marRight w:val="0"/>
      <w:marTop w:val="0"/>
      <w:marBottom w:val="0"/>
      <w:divBdr>
        <w:top w:val="none" w:sz="0" w:space="0" w:color="auto"/>
        <w:left w:val="none" w:sz="0" w:space="0" w:color="auto"/>
        <w:bottom w:val="none" w:sz="0" w:space="0" w:color="auto"/>
        <w:right w:val="none" w:sz="0" w:space="0" w:color="auto"/>
      </w:divBdr>
      <w:divsChild>
        <w:div w:id="1336298026">
          <w:marLeft w:val="0"/>
          <w:marRight w:val="0"/>
          <w:marTop w:val="0"/>
          <w:marBottom w:val="0"/>
          <w:divBdr>
            <w:top w:val="none" w:sz="0" w:space="0" w:color="auto"/>
            <w:left w:val="none" w:sz="0" w:space="0" w:color="auto"/>
            <w:bottom w:val="none" w:sz="0" w:space="0" w:color="auto"/>
            <w:right w:val="none" w:sz="0" w:space="0" w:color="auto"/>
          </w:divBdr>
          <w:divsChild>
            <w:div w:id="698969598">
              <w:marLeft w:val="0"/>
              <w:marRight w:val="0"/>
              <w:marTop w:val="0"/>
              <w:marBottom w:val="0"/>
              <w:divBdr>
                <w:top w:val="none" w:sz="0" w:space="0" w:color="auto"/>
                <w:left w:val="none" w:sz="0" w:space="0" w:color="auto"/>
                <w:bottom w:val="none" w:sz="0" w:space="0" w:color="auto"/>
                <w:right w:val="none" w:sz="0" w:space="0" w:color="auto"/>
              </w:divBdr>
            </w:div>
            <w:div w:id="11052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3096">
      <w:bodyDiv w:val="1"/>
      <w:marLeft w:val="0"/>
      <w:marRight w:val="0"/>
      <w:marTop w:val="0"/>
      <w:marBottom w:val="0"/>
      <w:divBdr>
        <w:top w:val="none" w:sz="0" w:space="0" w:color="auto"/>
        <w:left w:val="none" w:sz="0" w:space="0" w:color="auto"/>
        <w:bottom w:val="none" w:sz="0" w:space="0" w:color="auto"/>
        <w:right w:val="none" w:sz="0" w:space="0" w:color="auto"/>
      </w:divBdr>
    </w:div>
    <w:div w:id="1409305135">
      <w:bodyDiv w:val="1"/>
      <w:marLeft w:val="0"/>
      <w:marRight w:val="0"/>
      <w:marTop w:val="0"/>
      <w:marBottom w:val="0"/>
      <w:divBdr>
        <w:top w:val="none" w:sz="0" w:space="0" w:color="auto"/>
        <w:left w:val="none" w:sz="0" w:space="0" w:color="auto"/>
        <w:bottom w:val="none" w:sz="0" w:space="0" w:color="auto"/>
        <w:right w:val="none" w:sz="0" w:space="0" w:color="auto"/>
      </w:divBdr>
    </w:div>
    <w:div w:id="1417552180">
      <w:bodyDiv w:val="1"/>
      <w:marLeft w:val="0"/>
      <w:marRight w:val="0"/>
      <w:marTop w:val="0"/>
      <w:marBottom w:val="0"/>
      <w:divBdr>
        <w:top w:val="none" w:sz="0" w:space="0" w:color="auto"/>
        <w:left w:val="none" w:sz="0" w:space="0" w:color="auto"/>
        <w:bottom w:val="none" w:sz="0" w:space="0" w:color="auto"/>
        <w:right w:val="none" w:sz="0" w:space="0" w:color="auto"/>
      </w:divBdr>
    </w:div>
    <w:div w:id="1425760276">
      <w:bodyDiv w:val="1"/>
      <w:marLeft w:val="0"/>
      <w:marRight w:val="0"/>
      <w:marTop w:val="0"/>
      <w:marBottom w:val="0"/>
      <w:divBdr>
        <w:top w:val="none" w:sz="0" w:space="0" w:color="auto"/>
        <w:left w:val="none" w:sz="0" w:space="0" w:color="auto"/>
        <w:bottom w:val="none" w:sz="0" w:space="0" w:color="auto"/>
        <w:right w:val="none" w:sz="0" w:space="0" w:color="auto"/>
      </w:divBdr>
    </w:div>
    <w:div w:id="1428192321">
      <w:bodyDiv w:val="1"/>
      <w:marLeft w:val="0"/>
      <w:marRight w:val="0"/>
      <w:marTop w:val="0"/>
      <w:marBottom w:val="0"/>
      <w:divBdr>
        <w:top w:val="none" w:sz="0" w:space="0" w:color="auto"/>
        <w:left w:val="none" w:sz="0" w:space="0" w:color="auto"/>
        <w:bottom w:val="none" w:sz="0" w:space="0" w:color="auto"/>
        <w:right w:val="none" w:sz="0" w:space="0" w:color="auto"/>
      </w:divBdr>
    </w:div>
    <w:div w:id="1430083855">
      <w:bodyDiv w:val="1"/>
      <w:marLeft w:val="0"/>
      <w:marRight w:val="0"/>
      <w:marTop w:val="0"/>
      <w:marBottom w:val="0"/>
      <w:divBdr>
        <w:top w:val="none" w:sz="0" w:space="0" w:color="auto"/>
        <w:left w:val="none" w:sz="0" w:space="0" w:color="auto"/>
        <w:bottom w:val="none" w:sz="0" w:space="0" w:color="auto"/>
        <w:right w:val="none" w:sz="0" w:space="0" w:color="auto"/>
      </w:divBdr>
      <w:divsChild>
        <w:div w:id="1117407760">
          <w:marLeft w:val="0"/>
          <w:marRight w:val="0"/>
          <w:marTop w:val="0"/>
          <w:marBottom w:val="0"/>
          <w:divBdr>
            <w:top w:val="none" w:sz="0" w:space="0" w:color="auto"/>
            <w:left w:val="none" w:sz="0" w:space="0" w:color="auto"/>
            <w:bottom w:val="none" w:sz="0" w:space="0" w:color="auto"/>
            <w:right w:val="none" w:sz="0" w:space="0" w:color="auto"/>
          </w:divBdr>
        </w:div>
        <w:div w:id="1961259055">
          <w:marLeft w:val="0"/>
          <w:marRight w:val="0"/>
          <w:marTop w:val="0"/>
          <w:marBottom w:val="0"/>
          <w:divBdr>
            <w:top w:val="none" w:sz="0" w:space="0" w:color="auto"/>
            <w:left w:val="none" w:sz="0" w:space="0" w:color="auto"/>
            <w:bottom w:val="none" w:sz="0" w:space="0" w:color="auto"/>
            <w:right w:val="none" w:sz="0" w:space="0" w:color="auto"/>
          </w:divBdr>
        </w:div>
      </w:divsChild>
    </w:div>
    <w:div w:id="1439106657">
      <w:bodyDiv w:val="1"/>
      <w:marLeft w:val="0"/>
      <w:marRight w:val="0"/>
      <w:marTop w:val="0"/>
      <w:marBottom w:val="0"/>
      <w:divBdr>
        <w:top w:val="none" w:sz="0" w:space="0" w:color="auto"/>
        <w:left w:val="none" w:sz="0" w:space="0" w:color="auto"/>
        <w:bottom w:val="none" w:sz="0" w:space="0" w:color="auto"/>
        <w:right w:val="none" w:sz="0" w:space="0" w:color="auto"/>
      </w:divBdr>
    </w:div>
    <w:div w:id="1443306171">
      <w:bodyDiv w:val="1"/>
      <w:marLeft w:val="0"/>
      <w:marRight w:val="0"/>
      <w:marTop w:val="0"/>
      <w:marBottom w:val="0"/>
      <w:divBdr>
        <w:top w:val="none" w:sz="0" w:space="0" w:color="auto"/>
        <w:left w:val="none" w:sz="0" w:space="0" w:color="auto"/>
        <w:bottom w:val="none" w:sz="0" w:space="0" w:color="auto"/>
        <w:right w:val="none" w:sz="0" w:space="0" w:color="auto"/>
      </w:divBdr>
    </w:div>
    <w:div w:id="1472749809">
      <w:bodyDiv w:val="1"/>
      <w:marLeft w:val="0"/>
      <w:marRight w:val="0"/>
      <w:marTop w:val="0"/>
      <w:marBottom w:val="0"/>
      <w:divBdr>
        <w:top w:val="none" w:sz="0" w:space="0" w:color="auto"/>
        <w:left w:val="none" w:sz="0" w:space="0" w:color="auto"/>
        <w:bottom w:val="none" w:sz="0" w:space="0" w:color="auto"/>
        <w:right w:val="none" w:sz="0" w:space="0" w:color="auto"/>
      </w:divBdr>
    </w:div>
    <w:div w:id="1474374048">
      <w:bodyDiv w:val="1"/>
      <w:marLeft w:val="0"/>
      <w:marRight w:val="0"/>
      <w:marTop w:val="0"/>
      <w:marBottom w:val="0"/>
      <w:divBdr>
        <w:top w:val="none" w:sz="0" w:space="0" w:color="auto"/>
        <w:left w:val="none" w:sz="0" w:space="0" w:color="auto"/>
        <w:bottom w:val="none" w:sz="0" w:space="0" w:color="auto"/>
        <w:right w:val="none" w:sz="0" w:space="0" w:color="auto"/>
      </w:divBdr>
    </w:div>
    <w:div w:id="1501429805">
      <w:bodyDiv w:val="1"/>
      <w:marLeft w:val="0"/>
      <w:marRight w:val="0"/>
      <w:marTop w:val="0"/>
      <w:marBottom w:val="0"/>
      <w:divBdr>
        <w:top w:val="none" w:sz="0" w:space="0" w:color="auto"/>
        <w:left w:val="none" w:sz="0" w:space="0" w:color="auto"/>
        <w:bottom w:val="none" w:sz="0" w:space="0" w:color="auto"/>
        <w:right w:val="none" w:sz="0" w:space="0" w:color="auto"/>
      </w:divBdr>
    </w:div>
    <w:div w:id="1506549071">
      <w:bodyDiv w:val="1"/>
      <w:marLeft w:val="0"/>
      <w:marRight w:val="0"/>
      <w:marTop w:val="0"/>
      <w:marBottom w:val="0"/>
      <w:divBdr>
        <w:top w:val="none" w:sz="0" w:space="0" w:color="auto"/>
        <w:left w:val="none" w:sz="0" w:space="0" w:color="auto"/>
        <w:bottom w:val="none" w:sz="0" w:space="0" w:color="auto"/>
        <w:right w:val="none" w:sz="0" w:space="0" w:color="auto"/>
      </w:divBdr>
    </w:div>
    <w:div w:id="1513646613">
      <w:bodyDiv w:val="1"/>
      <w:marLeft w:val="0"/>
      <w:marRight w:val="0"/>
      <w:marTop w:val="0"/>
      <w:marBottom w:val="0"/>
      <w:divBdr>
        <w:top w:val="none" w:sz="0" w:space="0" w:color="auto"/>
        <w:left w:val="none" w:sz="0" w:space="0" w:color="auto"/>
        <w:bottom w:val="none" w:sz="0" w:space="0" w:color="auto"/>
        <w:right w:val="none" w:sz="0" w:space="0" w:color="auto"/>
      </w:divBdr>
      <w:divsChild>
        <w:div w:id="1093433331">
          <w:marLeft w:val="0"/>
          <w:marRight w:val="0"/>
          <w:marTop w:val="0"/>
          <w:marBottom w:val="0"/>
          <w:divBdr>
            <w:top w:val="none" w:sz="0" w:space="0" w:color="auto"/>
            <w:left w:val="none" w:sz="0" w:space="0" w:color="auto"/>
            <w:bottom w:val="none" w:sz="0" w:space="0" w:color="auto"/>
            <w:right w:val="none" w:sz="0" w:space="0" w:color="auto"/>
          </w:divBdr>
        </w:div>
        <w:div w:id="1624070108">
          <w:marLeft w:val="0"/>
          <w:marRight w:val="0"/>
          <w:marTop w:val="0"/>
          <w:marBottom w:val="0"/>
          <w:divBdr>
            <w:top w:val="none" w:sz="0" w:space="0" w:color="auto"/>
            <w:left w:val="none" w:sz="0" w:space="0" w:color="auto"/>
            <w:bottom w:val="none" w:sz="0" w:space="0" w:color="auto"/>
            <w:right w:val="none" w:sz="0" w:space="0" w:color="auto"/>
          </w:divBdr>
        </w:div>
      </w:divsChild>
    </w:div>
    <w:div w:id="1515994674">
      <w:bodyDiv w:val="1"/>
      <w:marLeft w:val="0"/>
      <w:marRight w:val="0"/>
      <w:marTop w:val="0"/>
      <w:marBottom w:val="0"/>
      <w:divBdr>
        <w:top w:val="none" w:sz="0" w:space="0" w:color="auto"/>
        <w:left w:val="none" w:sz="0" w:space="0" w:color="auto"/>
        <w:bottom w:val="none" w:sz="0" w:space="0" w:color="auto"/>
        <w:right w:val="none" w:sz="0" w:space="0" w:color="auto"/>
      </w:divBdr>
    </w:div>
    <w:div w:id="1521626755">
      <w:bodyDiv w:val="1"/>
      <w:marLeft w:val="0"/>
      <w:marRight w:val="0"/>
      <w:marTop w:val="0"/>
      <w:marBottom w:val="0"/>
      <w:divBdr>
        <w:top w:val="none" w:sz="0" w:space="0" w:color="auto"/>
        <w:left w:val="none" w:sz="0" w:space="0" w:color="auto"/>
        <w:bottom w:val="none" w:sz="0" w:space="0" w:color="auto"/>
        <w:right w:val="none" w:sz="0" w:space="0" w:color="auto"/>
      </w:divBdr>
    </w:div>
    <w:div w:id="1567256280">
      <w:bodyDiv w:val="1"/>
      <w:marLeft w:val="0"/>
      <w:marRight w:val="0"/>
      <w:marTop w:val="0"/>
      <w:marBottom w:val="0"/>
      <w:divBdr>
        <w:top w:val="none" w:sz="0" w:space="0" w:color="auto"/>
        <w:left w:val="none" w:sz="0" w:space="0" w:color="auto"/>
        <w:bottom w:val="none" w:sz="0" w:space="0" w:color="auto"/>
        <w:right w:val="none" w:sz="0" w:space="0" w:color="auto"/>
      </w:divBdr>
    </w:div>
    <w:div w:id="1577663538">
      <w:bodyDiv w:val="1"/>
      <w:marLeft w:val="0"/>
      <w:marRight w:val="0"/>
      <w:marTop w:val="0"/>
      <w:marBottom w:val="0"/>
      <w:divBdr>
        <w:top w:val="none" w:sz="0" w:space="0" w:color="auto"/>
        <w:left w:val="none" w:sz="0" w:space="0" w:color="auto"/>
        <w:bottom w:val="none" w:sz="0" w:space="0" w:color="auto"/>
        <w:right w:val="none" w:sz="0" w:space="0" w:color="auto"/>
      </w:divBdr>
    </w:div>
    <w:div w:id="1590314754">
      <w:bodyDiv w:val="1"/>
      <w:marLeft w:val="0"/>
      <w:marRight w:val="0"/>
      <w:marTop w:val="0"/>
      <w:marBottom w:val="0"/>
      <w:divBdr>
        <w:top w:val="none" w:sz="0" w:space="0" w:color="auto"/>
        <w:left w:val="none" w:sz="0" w:space="0" w:color="auto"/>
        <w:bottom w:val="none" w:sz="0" w:space="0" w:color="auto"/>
        <w:right w:val="none" w:sz="0" w:space="0" w:color="auto"/>
      </w:divBdr>
    </w:div>
    <w:div w:id="1671180609">
      <w:bodyDiv w:val="1"/>
      <w:marLeft w:val="0"/>
      <w:marRight w:val="0"/>
      <w:marTop w:val="0"/>
      <w:marBottom w:val="0"/>
      <w:divBdr>
        <w:top w:val="none" w:sz="0" w:space="0" w:color="auto"/>
        <w:left w:val="none" w:sz="0" w:space="0" w:color="auto"/>
        <w:bottom w:val="none" w:sz="0" w:space="0" w:color="auto"/>
        <w:right w:val="none" w:sz="0" w:space="0" w:color="auto"/>
      </w:divBdr>
    </w:div>
    <w:div w:id="1678339655">
      <w:bodyDiv w:val="1"/>
      <w:marLeft w:val="0"/>
      <w:marRight w:val="0"/>
      <w:marTop w:val="0"/>
      <w:marBottom w:val="0"/>
      <w:divBdr>
        <w:top w:val="none" w:sz="0" w:space="0" w:color="auto"/>
        <w:left w:val="none" w:sz="0" w:space="0" w:color="auto"/>
        <w:bottom w:val="none" w:sz="0" w:space="0" w:color="auto"/>
        <w:right w:val="none" w:sz="0" w:space="0" w:color="auto"/>
      </w:divBdr>
    </w:div>
    <w:div w:id="1714578272">
      <w:bodyDiv w:val="1"/>
      <w:marLeft w:val="0"/>
      <w:marRight w:val="0"/>
      <w:marTop w:val="0"/>
      <w:marBottom w:val="0"/>
      <w:divBdr>
        <w:top w:val="none" w:sz="0" w:space="0" w:color="auto"/>
        <w:left w:val="none" w:sz="0" w:space="0" w:color="auto"/>
        <w:bottom w:val="none" w:sz="0" w:space="0" w:color="auto"/>
        <w:right w:val="none" w:sz="0" w:space="0" w:color="auto"/>
      </w:divBdr>
    </w:div>
    <w:div w:id="1717700446">
      <w:bodyDiv w:val="1"/>
      <w:marLeft w:val="0"/>
      <w:marRight w:val="0"/>
      <w:marTop w:val="0"/>
      <w:marBottom w:val="0"/>
      <w:divBdr>
        <w:top w:val="none" w:sz="0" w:space="0" w:color="auto"/>
        <w:left w:val="none" w:sz="0" w:space="0" w:color="auto"/>
        <w:bottom w:val="none" w:sz="0" w:space="0" w:color="auto"/>
        <w:right w:val="none" w:sz="0" w:space="0" w:color="auto"/>
      </w:divBdr>
    </w:div>
    <w:div w:id="1727991089">
      <w:bodyDiv w:val="1"/>
      <w:marLeft w:val="0"/>
      <w:marRight w:val="0"/>
      <w:marTop w:val="0"/>
      <w:marBottom w:val="0"/>
      <w:divBdr>
        <w:top w:val="none" w:sz="0" w:space="0" w:color="auto"/>
        <w:left w:val="none" w:sz="0" w:space="0" w:color="auto"/>
        <w:bottom w:val="none" w:sz="0" w:space="0" w:color="auto"/>
        <w:right w:val="none" w:sz="0" w:space="0" w:color="auto"/>
      </w:divBdr>
    </w:div>
    <w:div w:id="1731414762">
      <w:bodyDiv w:val="1"/>
      <w:marLeft w:val="0"/>
      <w:marRight w:val="0"/>
      <w:marTop w:val="0"/>
      <w:marBottom w:val="0"/>
      <w:divBdr>
        <w:top w:val="none" w:sz="0" w:space="0" w:color="auto"/>
        <w:left w:val="none" w:sz="0" w:space="0" w:color="auto"/>
        <w:bottom w:val="none" w:sz="0" w:space="0" w:color="auto"/>
        <w:right w:val="none" w:sz="0" w:space="0" w:color="auto"/>
      </w:divBdr>
    </w:div>
    <w:div w:id="1754354171">
      <w:bodyDiv w:val="1"/>
      <w:marLeft w:val="0"/>
      <w:marRight w:val="0"/>
      <w:marTop w:val="0"/>
      <w:marBottom w:val="0"/>
      <w:divBdr>
        <w:top w:val="none" w:sz="0" w:space="0" w:color="auto"/>
        <w:left w:val="none" w:sz="0" w:space="0" w:color="auto"/>
        <w:bottom w:val="none" w:sz="0" w:space="0" w:color="auto"/>
        <w:right w:val="none" w:sz="0" w:space="0" w:color="auto"/>
      </w:divBdr>
    </w:div>
    <w:div w:id="1759405794">
      <w:bodyDiv w:val="1"/>
      <w:marLeft w:val="0"/>
      <w:marRight w:val="0"/>
      <w:marTop w:val="0"/>
      <w:marBottom w:val="0"/>
      <w:divBdr>
        <w:top w:val="none" w:sz="0" w:space="0" w:color="auto"/>
        <w:left w:val="none" w:sz="0" w:space="0" w:color="auto"/>
        <w:bottom w:val="none" w:sz="0" w:space="0" w:color="auto"/>
        <w:right w:val="none" w:sz="0" w:space="0" w:color="auto"/>
      </w:divBdr>
    </w:div>
    <w:div w:id="1776054586">
      <w:bodyDiv w:val="1"/>
      <w:marLeft w:val="0"/>
      <w:marRight w:val="0"/>
      <w:marTop w:val="0"/>
      <w:marBottom w:val="0"/>
      <w:divBdr>
        <w:top w:val="none" w:sz="0" w:space="0" w:color="auto"/>
        <w:left w:val="none" w:sz="0" w:space="0" w:color="auto"/>
        <w:bottom w:val="none" w:sz="0" w:space="0" w:color="auto"/>
        <w:right w:val="none" w:sz="0" w:space="0" w:color="auto"/>
      </w:divBdr>
    </w:div>
    <w:div w:id="1827088717">
      <w:bodyDiv w:val="1"/>
      <w:marLeft w:val="0"/>
      <w:marRight w:val="0"/>
      <w:marTop w:val="0"/>
      <w:marBottom w:val="0"/>
      <w:divBdr>
        <w:top w:val="none" w:sz="0" w:space="0" w:color="auto"/>
        <w:left w:val="none" w:sz="0" w:space="0" w:color="auto"/>
        <w:bottom w:val="none" w:sz="0" w:space="0" w:color="auto"/>
        <w:right w:val="none" w:sz="0" w:space="0" w:color="auto"/>
      </w:divBdr>
    </w:div>
    <w:div w:id="1827092766">
      <w:bodyDiv w:val="1"/>
      <w:marLeft w:val="0"/>
      <w:marRight w:val="0"/>
      <w:marTop w:val="0"/>
      <w:marBottom w:val="0"/>
      <w:divBdr>
        <w:top w:val="none" w:sz="0" w:space="0" w:color="auto"/>
        <w:left w:val="none" w:sz="0" w:space="0" w:color="auto"/>
        <w:bottom w:val="none" w:sz="0" w:space="0" w:color="auto"/>
        <w:right w:val="none" w:sz="0" w:space="0" w:color="auto"/>
      </w:divBdr>
    </w:div>
    <w:div w:id="1832797236">
      <w:bodyDiv w:val="1"/>
      <w:marLeft w:val="0"/>
      <w:marRight w:val="0"/>
      <w:marTop w:val="0"/>
      <w:marBottom w:val="0"/>
      <w:divBdr>
        <w:top w:val="none" w:sz="0" w:space="0" w:color="auto"/>
        <w:left w:val="none" w:sz="0" w:space="0" w:color="auto"/>
        <w:bottom w:val="none" w:sz="0" w:space="0" w:color="auto"/>
        <w:right w:val="none" w:sz="0" w:space="0" w:color="auto"/>
      </w:divBdr>
    </w:div>
    <w:div w:id="1837263053">
      <w:bodyDiv w:val="1"/>
      <w:marLeft w:val="0"/>
      <w:marRight w:val="0"/>
      <w:marTop w:val="0"/>
      <w:marBottom w:val="0"/>
      <w:divBdr>
        <w:top w:val="none" w:sz="0" w:space="0" w:color="auto"/>
        <w:left w:val="none" w:sz="0" w:space="0" w:color="auto"/>
        <w:bottom w:val="none" w:sz="0" w:space="0" w:color="auto"/>
        <w:right w:val="none" w:sz="0" w:space="0" w:color="auto"/>
      </w:divBdr>
    </w:div>
    <w:div w:id="1853446902">
      <w:bodyDiv w:val="1"/>
      <w:marLeft w:val="0"/>
      <w:marRight w:val="0"/>
      <w:marTop w:val="0"/>
      <w:marBottom w:val="0"/>
      <w:divBdr>
        <w:top w:val="none" w:sz="0" w:space="0" w:color="auto"/>
        <w:left w:val="none" w:sz="0" w:space="0" w:color="auto"/>
        <w:bottom w:val="none" w:sz="0" w:space="0" w:color="auto"/>
        <w:right w:val="none" w:sz="0" w:space="0" w:color="auto"/>
      </w:divBdr>
    </w:div>
    <w:div w:id="1870794474">
      <w:bodyDiv w:val="1"/>
      <w:marLeft w:val="0"/>
      <w:marRight w:val="0"/>
      <w:marTop w:val="0"/>
      <w:marBottom w:val="0"/>
      <w:divBdr>
        <w:top w:val="none" w:sz="0" w:space="0" w:color="auto"/>
        <w:left w:val="none" w:sz="0" w:space="0" w:color="auto"/>
        <w:bottom w:val="none" w:sz="0" w:space="0" w:color="auto"/>
        <w:right w:val="none" w:sz="0" w:space="0" w:color="auto"/>
      </w:divBdr>
    </w:div>
    <w:div w:id="1895004458">
      <w:bodyDiv w:val="1"/>
      <w:marLeft w:val="0"/>
      <w:marRight w:val="0"/>
      <w:marTop w:val="0"/>
      <w:marBottom w:val="0"/>
      <w:divBdr>
        <w:top w:val="none" w:sz="0" w:space="0" w:color="auto"/>
        <w:left w:val="none" w:sz="0" w:space="0" w:color="auto"/>
        <w:bottom w:val="none" w:sz="0" w:space="0" w:color="auto"/>
        <w:right w:val="none" w:sz="0" w:space="0" w:color="auto"/>
      </w:divBdr>
    </w:div>
    <w:div w:id="1920361516">
      <w:bodyDiv w:val="1"/>
      <w:marLeft w:val="0"/>
      <w:marRight w:val="0"/>
      <w:marTop w:val="0"/>
      <w:marBottom w:val="0"/>
      <w:divBdr>
        <w:top w:val="none" w:sz="0" w:space="0" w:color="auto"/>
        <w:left w:val="none" w:sz="0" w:space="0" w:color="auto"/>
        <w:bottom w:val="none" w:sz="0" w:space="0" w:color="auto"/>
        <w:right w:val="none" w:sz="0" w:space="0" w:color="auto"/>
      </w:divBdr>
    </w:div>
    <w:div w:id="1924953550">
      <w:bodyDiv w:val="1"/>
      <w:marLeft w:val="0"/>
      <w:marRight w:val="0"/>
      <w:marTop w:val="0"/>
      <w:marBottom w:val="0"/>
      <w:divBdr>
        <w:top w:val="none" w:sz="0" w:space="0" w:color="auto"/>
        <w:left w:val="none" w:sz="0" w:space="0" w:color="auto"/>
        <w:bottom w:val="none" w:sz="0" w:space="0" w:color="auto"/>
        <w:right w:val="none" w:sz="0" w:space="0" w:color="auto"/>
      </w:divBdr>
    </w:div>
    <w:div w:id="1963612229">
      <w:bodyDiv w:val="1"/>
      <w:marLeft w:val="0"/>
      <w:marRight w:val="0"/>
      <w:marTop w:val="0"/>
      <w:marBottom w:val="0"/>
      <w:divBdr>
        <w:top w:val="none" w:sz="0" w:space="0" w:color="auto"/>
        <w:left w:val="none" w:sz="0" w:space="0" w:color="auto"/>
        <w:bottom w:val="none" w:sz="0" w:space="0" w:color="auto"/>
        <w:right w:val="none" w:sz="0" w:space="0" w:color="auto"/>
      </w:divBdr>
    </w:div>
    <w:div w:id="1966571004">
      <w:bodyDiv w:val="1"/>
      <w:marLeft w:val="0"/>
      <w:marRight w:val="0"/>
      <w:marTop w:val="0"/>
      <w:marBottom w:val="0"/>
      <w:divBdr>
        <w:top w:val="none" w:sz="0" w:space="0" w:color="auto"/>
        <w:left w:val="none" w:sz="0" w:space="0" w:color="auto"/>
        <w:bottom w:val="none" w:sz="0" w:space="0" w:color="auto"/>
        <w:right w:val="none" w:sz="0" w:space="0" w:color="auto"/>
      </w:divBdr>
    </w:div>
    <w:div w:id="1994604841">
      <w:bodyDiv w:val="1"/>
      <w:marLeft w:val="0"/>
      <w:marRight w:val="0"/>
      <w:marTop w:val="0"/>
      <w:marBottom w:val="0"/>
      <w:divBdr>
        <w:top w:val="none" w:sz="0" w:space="0" w:color="auto"/>
        <w:left w:val="none" w:sz="0" w:space="0" w:color="auto"/>
        <w:bottom w:val="none" w:sz="0" w:space="0" w:color="auto"/>
        <w:right w:val="none" w:sz="0" w:space="0" w:color="auto"/>
      </w:divBdr>
    </w:div>
    <w:div w:id="1996301944">
      <w:bodyDiv w:val="1"/>
      <w:marLeft w:val="0"/>
      <w:marRight w:val="0"/>
      <w:marTop w:val="0"/>
      <w:marBottom w:val="0"/>
      <w:divBdr>
        <w:top w:val="none" w:sz="0" w:space="0" w:color="auto"/>
        <w:left w:val="none" w:sz="0" w:space="0" w:color="auto"/>
        <w:bottom w:val="none" w:sz="0" w:space="0" w:color="auto"/>
        <w:right w:val="none" w:sz="0" w:space="0" w:color="auto"/>
      </w:divBdr>
    </w:div>
    <w:div w:id="2022735343">
      <w:bodyDiv w:val="1"/>
      <w:marLeft w:val="0"/>
      <w:marRight w:val="0"/>
      <w:marTop w:val="0"/>
      <w:marBottom w:val="0"/>
      <w:divBdr>
        <w:top w:val="none" w:sz="0" w:space="0" w:color="auto"/>
        <w:left w:val="none" w:sz="0" w:space="0" w:color="auto"/>
        <w:bottom w:val="none" w:sz="0" w:space="0" w:color="auto"/>
        <w:right w:val="none" w:sz="0" w:space="0" w:color="auto"/>
      </w:divBdr>
    </w:div>
    <w:div w:id="2032951035">
      <w:bodyDiv w:val="1"/>
      <w:marLeft w:val="0"/>
      <w:marRight w:val="0"/>
      <w:marTop w:val="0"/>
      <w:marBottom w:val="0"/>
      <w:divBdr>
        <w:top w:val="none" w:sz="0" w:space="0" w:color="auto"/>
        <w:left w:val="none" w:sz="0" w:space="0" w:color="auto"/>
        <w:bottom w:val="none" w:sz="0" w:space="0" w:color="auto"/>
        <w:right w:val="none" w:sz="0" w:space="0" w:color="auto"/>
      </w:divBdr>
    </w:div>
    <w:div w:id="2035034239">
      <w:bodyDiv w:val="1"/>
      <w:marLeft w:val="0"/>
      <w:marRight w:val="0"/>
      <w:marTop w:val="0"/>
      <w:marBottom w:val="0"/>
      <w:divBdr>
        <w:top w:val="none" w:sz="0" w:space="0" w:color="auto"/>
        <w:left w:val="none" w:sz="0" w:space="0" w:color="auto"/>
        <w:bottom w:val="none" w:sz="0" w:space="0" w:color="auto"/>
        <w:right w:val="none" w:sz="0" w:space="0" w:color="auto"/>
      </w:divBdr>
    </w:div>
    <w:div w:id="2045474273">
      <w:bodyDiv w:val="1"/>
      <w:marLeft w:val="0"/>
      <w:marRight w:val="0"/>
      <w:marTop w:val="0"/>
      <w:marBottom w:val="0"/>
      <w:divBdr>
        <w:top w:val="none" w:sz="0" w:space="0" w:color="auto"/>
        <w:left w:val="none" w:sz="0" w:space="0" w:color="auto"/>
        <w:bottom w:val="none" w:sz="0" w:space="0" w:color="auto"/>
        <w:right w:val="none" w:sz="0" w:space="0" w:color="auto"/>
      </w:divBdr>
    </w:div>
    <w:div w:id="2047173787">
      <w:bodyDiv w:val="1"/>
      <w:marLeft w:val="0"/>
      <w:marRight w:val="0"/>
      <w:marTop w:val="0"/>
      <w:marBottom w:val="0"/>
      <w:divBdr>
        <w:top w:val="none" w:sz="0" w:space="0" w:color="auto"/>
        <w:left w:val="none" w:sz="0" w:space="0" w:color="auto"/>
        <w:bottom w:val="none" w:sz="0" w:space="0" w:color="auto"/>
        <w:right w:val="none" w:sz="0" w:space="0" w:color="auto"/>
      </w:divBdr>
    </w:div>
    <w:div w:id="2051807194">
      <w:bodyDiv w:val="1"/>
      <w:marLeft w:val="0"/>
      <w:marRight w:val="0"/>
      <w:marTop w:val="0"/>
      <w:marBottom w:val="0"/>
      <w:divBdr>
        <w:top w:val="none" w:sz="0" w:space="0" w:color="auto"/>
        <w:left w:val="none" w:sz="0" w:space="0" w:color="auto"/>
        <w:bottom w:val="none" w:sz="0" w:space="0" w:color="auto"/>
        <w:right w:val="none" w:sz="0" w:space="0" w:color="auto"/>
      </w:divBdr>
    </w:div>
    <w:div w:id="2069912968">
      <w:bodyDiv w:val="1"/>
      <w:marLeft w:val="0"/>
      <w:marRight w:val="0"/>
      <w:marTop w:val="0"/>
      <w:marBottom w:val="0"/>
      <w:divBdr>
        <w:top w:val="none" w:sz="0" w:space="0" w:color="auto"/>
        <w:left w:val="none" w:sz="0" w:space="0" w:color="auto"/>
        <w:bottom w:val="none" w:sz="0" w:space="0" w:color="auto"/>
        <w:right w:val="none" w:sz="0" w:space="0" w:color="auto"/>
      </w:divBdr>
    </w:div>
    <w:div w:id="2077363539">
      <w:bodyDiv w:val="1"/>
      <w:marLeft w:val="0"/>
      <w:marRight w:val="0"/>
      <w:marTop w:val="0"/>
      <w:marBottom w:val="0"/>
      <w:divBdr>
        <w:top w:val="none" w:sz="0" w:space="0" w:color="auto"/>
        <w:left w:val="none" w:sz="0" w:space="0" w:color="auto"/>
        <w:bottom w:val="none" w:sz="0" w:space="0" w:color="auto"/>
        <w:right w:val="none" w:sz="0" w:space="0" w:color="auto"/>
      </w:divBdr>
    </w:div>
    <w:div w:id="2092389801">
      <w:bodyDiv w:val="1"/>
      <w:marLeft w:val="0"/>
      <w:marRight w:val="0"/>
      <w:marTop w:val="0"/>
      <w:marBottom w:val="0"/>
      <w:divBdr>
        <w:top w:val="none" w:sz="0" w:space="0" w:color="auto"/>
        <w:left w:val="none" w:sz="0" w:space="0" w:color="auto"/>
        <w:bottom w:val="none" w:sz="0" w:space="0" w:color="auto"/>
        <w:right w:val="none" w:sz="0" w:space="0" w:color="auto"/>
      </w:divBdr>
    </w:div>
    <w:div w:id="2139913425">
      <w:bodyDiv w:val="1"/>
      <w:marLeft w:val="0"/>
      <w:marRight w:val="0"/>
      <w:marTop w:val="0"/>
      <w:marBottom w:val="0"/>
      <w:divBdr>
        <w:top w:val="none" w:sz="0" w:space="0" w:color="auto"/>
        <w:left w:val="none" w:sz="0" w:space="0" w:color="auto"/>
        <w:bottom w:val="none" w:sz="0" w:space="0" w:color="auto"/>
        <w:right w:val="none" w:sz="0" w:space="0" w:color="auto"/>
      </w:divBdr>
    </w:div>
    <w:div w:id="21429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vorlagen\anwendungen\office\aios_bericht_co.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27C13187044592B11E9940595E0248"/>
        <w:category>
          <w:name w:val="Allgemein"/>
          <w:gallery w:val="placeholder"/>
        </w:category>
        <w:types>
          <w:type w:val="bbPlcHdr"/>
        </w:types>
        <w:behaviors>
          <w:behavior w:val="content"/>
        </w:behaviors>
        <w:guid w:val="{98D0B81B-33EC-4E80-BC33-89879F00CCC8}"/>
      </w:docPartPr>
      <w:docPartBody>
        <w:p w:rsidR="007A5050" w:rsidRDefault="006A08D1" w:rsidP="006A08D1">
          <w:pPr>
            <w:pStyle w:val="9A27C13187044592B11E9940595E0248"/>
          </w:pPr>
          <w:r w:rsidRPr="00484599">
            <w:rPr>
              <w:rStyle w:val="Platzhaltertext"/>
            </w:rPr>
            <w:t>Klicken oder tippen Sie hier, um Text einzugeben.</w:t>
          </w:r>
        </w:p>
      </w:docPartBody>
    </w:docPart>
    <w:docPart>
      <w:docPartPr>
        <w:name w:val="CF70C7DF8567416B800E93D30B2FE594"/>
        <w:category>
          <w:name w:val="Allgemein"/>
          <w:gallery w:val="placeholder"/>
        </w:category>
        <w:types>
          <w:type w:val="bbPlcHdr"/>
        </w:types>
        <w:behaviors>
          <w:behavior w:val="content"/>
        </w:behaviors>
        <w:guid w:val="{C435BA45-DB4D-47BE-8B99-E797C35968D8}"/>
      </w:docPartPr>
      <w:docPartBody>
        <w:p w:rsidR="007A5050" w:rsidRDefault="006A08D1" w:rsidP="006A08D1">
          <w:pPr>
            <w:pStyle w:val="CF70C7DF8567416B800E93D30B2FE594"/>
          </w:pPr>
          <w:r w:rsidRPr="00484599">
            <w:rPr>
              <w:rStyle w:val="Platzhaltertext"/>
            </w:rPr>
            <w:t>Klicken oder tippen Sie hier, um Text einzugeben.</w:t>
          </w:r>
        </w:p>
      </w:docPartBody>
    </w:docPart>
    <w:docPart>
      <w:docPartPr>
        <w:name w:val="C2B7C64CE9BE411B91DAE2E569BFBF0A"/>
        <w:category>
          <w:name w:val="Allgemein"/>
          <w:gallery w:val="placeholder"/>
        </w:category>
        <w:types>
          <w:type w:val="bbPlcHdr"/>
        </w:types>
        <w:behaviors>
          <w:behavior w:val="content"/>
        </w:behaviors>
        <w:guid w:val="{B7624AEA-C066-4661-8691-CEEEED30DC86}"/>
      </w:docPartPr>
      <w:docPartBody>
        <w:p w:rsidR="007A5050" w:rsidRDefault="006A08D1" w:rsidP="006A08D1">
          <w:pPr>
            <w:pStyle w:val="C2B7C64CE9BE411B91DAE2E569BFBF0A"/>
          </w:pPr>
          <w:r w:rsidRPr="00484599">
            <w:rPr>
              <w:rStyle w:val="Platzhaltertext"/>
            </w:rPr>
            <w:t>Klicken oder tippen Sie hier, um Text einzugeben.</w:t>
          </w:r>
        </w:p>
      </w:docPartBody>
    </w:docPart>
    <w:docPart>
      <w:docPartPr>
        <w:name w:val="477F973FA6004995909492D26FBE0218"/>
        <w:category>
          <w:name w:val="Allgemein"/>
          <w:gallery w:val="placeholder"/>
        </w:category>
        <w:types>
          <w:type w:val="bbPlcHdr"/>
        </w:types>
        <w:behaviors>
          <w:behavior w:val="content"/>
        </w:behaviors>
        <w:guid w:val="{733DA9F1-FC99-4FFC-98E5-5904F4B7CA2E}"/>
      </w:docPartPr>
      <w:docPartBody>
        <w:p w:rsidR="007A5050" w:rsidRDefault="006A08D1" w:rsidP="006A08D1">
          <w:pPr>
            <w:pStyle w:val="477F973FA6004995909492D26FBE0218"/>
          </w:pPr>
          <w:r w:rsidRPr="00484599">
            <w:rPr>
              <w:rStyle w:val="Platzhaltertext"/>
            </w:rPr>
            <w:t>Klicken oder tippen Sie hier, um Text einzugeben.</w:t>
          </w:r>
        </w:p>
      </w:docPartBody>
    </w:docPart>
    <w:docPart>
      <w:docPartPr>
        <w:name w:val="DAD19B65ED5B492E918CB3B8379F2168"/>
        <w:category>
          <w:name w:val="Allgemein"/>
          <w:gallery w:val="placeholder"/>
        </w:category>
        <w:types>
          <w:type w:val="bbPlcHdr"/>
        </w:types>
        <w:behaviors>
          <w:behavior w:val="content"/>
        </w:behaviors>
        <w:guid w:val="{D706F2C0-26C4-4419-9AAF-55E9B10AC3B5}"/>
      </w:docPartPr>
      <w:docPartBody>
        <w:p w:rsidR="007A5050" w:rsidRDefault="006A08D1" w:rsidP="006A08D1">
          <w:pPr>
            <w:pStyle w:val="DAD19B65ED5B492E918CB3B8379F2168"/>
          </w:pPr>
          <w:r w:rsidRPr="00484599">
            <w:rPr>
              <w:rStyle w:val="Platzhaltertext"/>
            </w:rPr>
            <w:t>Klicken oder tippen Sie hier, um Text einzugeben.</w:t>
          </w:r>
        </w:p>
      </w:docPartBody>
    </w:docPart>
    <w:docPart>
      <w:docPartPr>
        <w:name w:val="77AC68E9F0744605966872F8C7F8680F"/>
        <w:category>
          <w:name w:val="Allgemein"/>
          <w:gallery w:val="placeholder"/>
        </w:category>
        <w:types>
          <w:type w:val="bbPlcHdr"/>
        </w:types>
        <w:behaviors>
          <w:behavior w:val="content"/>
        </w:behaviors>
        <w:guid w:val="{F1E28683-E7D4-495A-AD7C-A497ED8484FF}"/>
      </w:docPartPr>
      <w:docPartBody>
        <w:p w:rsidR="007A5050" w:rsidRDefault="006A08D1" w:rsidP="006A08D1">
          <w:pPr>
            <w:pStyle w:val="77AC68E9F0744605966872F8C7F8680F"/>
          </w:pPr>
          <w:r w:rsidRPr="00484599">
            <w:rPr>
              <w:rStyle w:val="Platzhaltertext"/>
            </w:rPr>
            <w:t>Klicken oder tippen Sie hier, um Text einzugeben.</w:t>
          </w:r>
        </w:p>
      </w:docPartBody>
    </w:docPart>
    <w:docPart>
      <w:docPartPr>
        <w:name w:val="1053543EBB114FF5BDD91810CA9E0A70"/>
        <w:category>
          <w:name w:val="Allgemein"/>
          <w:gallery w:val="placeholder"/>
        </w:category>
        <w:types>
          <w:type w:val="bbPlcHdr"/>
        </w:types>
        <w:behaviors>
          <w:behavior w:val="content"/>
        </w:behaviors>
        <w:guid w:val="{BD4C0698-E07C-43DF-AED5-74553FF83257}"/>
      </w:docPartPr>
      <w:docPartBody>
        <w:p w:rsidR="007A5050" w:rsidRDefault="006A08D1" w:rsidP="006A08D1">
          <w:pPr>
            <w:pStyle w:val="1053543EBB114FF5BDD91810CA9E0A70"/>
          </w:pPr>
          <w:r w:rsidRPr="00484599">
            <w:rPr>
              <w:rStyle w:val="Platzhaltertext"/>
            </w:rPr>
            <w:t>Klicken oder tippen Sie hier, um Text einzugeben.</w:t>
          </w:r>
        </w:p>
      </w:docPartBody>
    </w:docPart>
    <w:docPart>
      <w:docPartPr>
        <w:name w:val="9216F5246DD3479B9C10C2EBB01314E2"/>
        <w:category>
          <w:name w:val="Allgemein"/>
          <w:gallery w:val="placeholder"/>
        </w:category>
        <w:types>
          <w:type w:val="bbPlcHdr"/>
        </w:types>
        <w:behaviors>
          <w:behavior w:val="content"/>
        </w:behaviors>
        <w:guid w:val="{61F16E17-29EE-4A7D-900D-6029407E737A}"/>
      </w:docPartPr>
      <w:docPartBody>
        <w:p w:rsidR="007A5050" w:rsidRDefault="006A08D1" w:rsidP="006A08D1">
          <w:pPr>
            <w:pStyle w:val="9216F5246DD3479B9C10C2EBB01314E2"/>
          </w:pPr>
          <w:r w:rsidRPr="00484599">
            <w:rPr>
              <w:rStyle w:val="Platzhaltertext"/>
            </w:rPr>
            <w:t>Klicken oder tippen Sie hier, um Text einzugeben.</w:t>
          </w:r>
        </w:p>
      </w:docPartBody>
    </w:docPart>
    <w:docPart>
      <w:docPartPr>
        <w:name w:val="DBAB36247A7E4522A5F64AF57905974E"/>
        <w:category>
          <w:name w:val="Allgemein"/>
          <w:gallery w:val="placeholder"/>
        </w:category>
        <w:types>
          <w:type w:val="bbPlcHdr"/>
        </w:types>
        <w:behaviors>
          <w:behavior w:val="content"/>
        </w:behaviors>
        <w:guid w:val="{F4A6CE3D-F2AF-4D06-9369-473E7A1BBC15}"/>
      </w:docPartPr>
      <w:docPartBody>
        <w:p w:rsidR="007A5050" w:rsidRDefault="006A08D1" w:rsidP="006A08D1">
          <w:pPr>
            <w:pStyle w:val="DBAB36247A7E4522A5F64AF57905974E"/>
          </w:pPr>
          <w:r w:rsidRPr="00484599">
            <w:rPr>
              <w:rStyle w:val="Platzhaltertext"/>
            </w:rPr>
            <w:t>Klicken oder tippen Sie hier, um Text einzugeben.</w:t>
          </w:r>
        </w:p>
      </w:docPartBody>
    </w:docPart>
    <w:docPart>
      <w:docPartPr>
        <w:name w:val="FF721B4104DB4A46AB17D7B137E3BBCC"/>
        <w:category>
          <w:name w:val="Allgemein"/>
          <w:gallery w:val="placeholder"/>
        </w:category>
        <w:types>
          <w:type w:val="bbPlcHdr"/>
        </w:types>
        <w:behaviors>
          <w:behavior w:val="content"/>
        </w:behaviors>
        <w:guid w:val="{A83CEA41-E312-42DE-AC4A-16B3756C35A8}"/>
      </w:docPartPr>
      <w:docPartBody>
        <w:p w:rsidR="007A5050" w:rsidRDefault="006A08D1" w:rsidP="006A08D1">
          <w:pPr>
            <w:pStyle w:val="FF721B4104DB4A46AB17D7B137E3BBCC"/>
          </w:pPr>
          <w:r w:rsidRPr="00484599">
            <w:rPr>
              <w:rStyle w:val="Platzhaltertext"/>
            </w:rPr>
            <w:t>Klicken oder tippen Sie hier, um Text einzugeben.</w:t>
          </w:r>
        </w:p>
      </w:docPartBody>
    </w:docPart>
    <w:docPart>
      <w:docPartPr>
        <w:name w:val="7AC33F4ABA074DA4A199AA43B31A0F0E"/>
        <w:category>
          <w:name w:val="Allgemein"/>
          <w:gallery w:val="placeholder"/>
        </w:category>
        <w:types>
          <w:type w:val="bbPlcHdr"/>
        </w:types>
        <w:behaviors>
          <w:behavior w:val="content"/>
        </w:behaviors>
        <w:guid w:val="{FD1E6549-ED09-42F8-9B30-5D8C07FB9F15}"/>
      </w:docPartPr>
      <w:docPartBody>
        <w:p w:rsidR="00836899" w:rsidRDefault="00BA1B8E" w:rsidP="00BA1B8E">
          <w:pPr>
            <w:pStyle w:val="7AC33F4ABA074DA4A199AA43B31A0F0E"/>
          </w:pPr>
          <w:r w:rsidRPr="0048459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0002EFF" w:usb1="C000247B" w:usb2="00000009" w:usb3="00000000" w:csb0="000001FF" w:csb1="00000000"/>
  </w:font>
  <w:font w:name="Agfa Rotis Semisans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761"/>
    <w:rsid w:val="000A0B9A"/>
    <w:rsid w:val="000D6761"/>
    <w:rsid w:val="000F70DB"/>
    <w:rsid w:val="001171D6"/>
    <w:rsid w:val="002A53B8"/>
    <w:rsid w:val="003407FD"/>
    <w:rsid w:val="003A3B81"/>
    <w:rsid w:val="003E2C89"/>
    <w:rsid w:val="004527DD"/>
    <w:rsid w:val="0052424A"/>
    <w:rsid w:val="00591C5E"/>
    <w:rsid w:val="005D3433"/>
    <w:rsid w:val="006558FA"/>
    <w:rsid w:val="00674E79"/>
    <w:rsid w:val="006A08D1"/>
    <w:rsid w:val="007A5050"/>
    <w:rsid w:val="007B0BA3"/>
    <w:rsid w:val="007F4344"/>
    <w:rsid w:val="007F6A1D"/>
    <w:rsid w:val="00836899"/>
    <w:rsid w:val="008A36CC"/>
    <w:rsid w:val="008E64EB"/>
    <w:rsid w:val="00940A1F"/>
    <w:rsid w:val="0094768E"/>
    <w:rsid w:val="00983D86"/>
    <w:rsid w:val="009C4F4F"/>
    <w:rsid w:val="009E75BD"/>
    <w:rsid w:val="00A025AB"/>
    <w:rsid w:val="00A75AAC"/>
    <w:rsid w:val="00AA1E97"/>
    <w:rsid w:val="00AF6CD6"/>
    <w:rsid w:val="00AF6F40"/>
    <w:rsid w:val="00B9053D"/>
    <w:rsid w:val="00BA1B8E"/>
    <w:rsid w:val="00BC3878"/>
    <w:rsid w:val="00BE0570"/>
    <w:rsid w:val="00BE5951"/>
    <w:rsid w:val="00C1137B"/>
    <w:rsid w:val="00CC1E7F"/>
    <w:rsid w:val="00D5280C"/>
    <w:rsid w:val="00E03E3E"/>
    <w:rsid w:val="00E735B3"/>
    <w:rsid w:val="00EC33B4"/>
    <w:rsid w:val="00ED24C4"/>
    <w:rsid w:val="00EE1C3F"/>
    <w:rsid w:val="00F25BEF"/>
    <w:rsid w:val="00F46078"/>
    <w:rsid w:val="00F776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1B8E"/>
    <w:rPr>
      <w:color w:val="808080"/>
    </w:rPr>
  </w:style>
  <w:style w:type="paragraph" w:customStyle="1" w:styleId="25434F4DF23A42F4BA606766EE060067">
    <w:name w:val="25434F4DF23A42F4BA606766EE060067"/>
    <w:rsid w:val="007F4344"/>
  </w:style>
  <w:style w:type="paragraph" w:customStyle="1" w:styleId="F5379A71351F436198118C6C8EA8331D">
    <w:name w:val="F5379A71351F436198118C6C8EA8331D"/>
    <w:rsid w:val="007F4344"/>
  </w:style>
  <w:style w:type="paragraph" w:customStyle="1" w:styleId="9A27C13187044592B11E9940595E0248">
    <w:name w:val="9A27C13187044592B11E9940595E0248"/>
    <w:rsid w:val="006A08D1"/>
  </w:style>
  <w:style w:type="paragraph" w:customStyle="1" w:styleId="CF70C7DF8567416B800E93D30B2FE594">
    <w:name w:val="CF70C7DF8567416B800E93D30B2FE594"/>
    <w:rsid w:val="006A08D1"/>
  </w:style>
  <w:style w:type="paragraph" w:customStyle="1" w:styleId="C2B7C64CE9BE411B91DAE2E569BFBF0A">
    <w:name w:val="C2B7C64CE9BE411B91DAE2E569BFBF0A"/>
    <w:rsid w:val="006A08D1"/>
  </w:style>
  <w:style w:type="paragraph" w:customStyle="1" w:styleId="477F973FA6004995909492D26FBE0218">
    <w:name w:val="477F973FA6004995909492D26FBE0218"/>
    <w:rsid w:val="006A08D1"/>
  </w:style>
  <w:style w:type="paragraph" w:customStyle="1" w:styleId="DAD19B65ED5B492E918CB3B8379F2168">
    <w:name w:val="DAD19B65ED5B492E918CB3B8379F2168"/>
    <w:rsid w:val="006A08D1"/>
  </w:style>
  <w:style w:type="paragraph" w:customStyle="1" w:styleId="77AC68E9F0744605966872F8C7F8680F">
    <w:name w:val="77AC68E9F0744605966872F8C7F8680F"/>
    <w:rsid w:val="006A08D1"/>
  </w:style>
  <w:style w:type="paragraph" w:customStyle="1" w:styleId="1053543EBB114FF5BDD91810CA9E0A70">
    <w:name w:val="1053543EBB114FF5BDD91810CA9E0A70"/>
    <w:rsid w:val="006A08D1"/>
  </w:style>
  <w:style w:type="paragraph" w:customStyle="1" w:styleId="9216F5246DD3479B9C10C2EBB01314E2">
    <w:name w:val="9216F5246DD3479B9C10C2EBB01314E2"/>
    <w:rsid w:val="006A08D1"/>
  </w:style>
  <w:style w:type="paragraph" w:customStyle="1" w:styleId="DBAB36247A7E4522A5F64AF57905974E">
    <w:name w:val="DBAB36247A7E4522A5F64AF57905974E"/>
    <w:rsid w:val="006A08D1"/>
  </w:style>
  <w:style w:type="paragraph" w:customStyle="1" w:styleId="FF721B4104DB4A46AB17D7B137E3BBCC">
    <w:name w:val="FF721B4104DB4A46AB17D7B137E3BBCC"/>
    <w:rsid w:val="006A08D1"/>
  </w:style>
  <w:style w:type="paragraph" w:customStyle="1" w:styleId="1F7138C0645642F58613FF3B5B1429E3">
    <w:name w:val="1F7138C0645642F58613FF3B5B1429E3"/>
    <w:rsid w:val="006A08D1"/>
  </w:style>
  <w:style w:type="paragraph" w:customStyle="1" w:styleId="AB871BF1255449C4AB335CB4F3A979AA">
    <w:name w:val="AB871BF1255449C4AB335CB4F3A979AA"/>
    <w:rsid w:val="006A08D1"/>
  </w:style>
  <w:style w:type="paragraph" w:customStyle="1" w:styleId="05799F03D2BC466E9E89C210FEFAE30A">
    <w:name w:val="05799F03D2BC466E9E89C210FEFAE30A"/>
    <w:rsid w:val="00BA1B8E"/>
  </w:style>
  <w:style w:type="paragraph" w:customStyle="1" w:styleId="7AC33F4ABA074DA4A199AA43B31A0F0E">
    <w:name w:val="7AC33F4ABA074DA4A199AA43B31A0F0E"/>
    <w:rsid w:val="00BA1B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818E97EC3FEA43A85AB33003C4DC19" ma:contentTypeVersion="5" ma:contentTypeDescription="Create a new document." ma:contentTypeScope="" ma:versionID="cddf30935a49d88320cd107fcbc20cf4">
  <xsd:schema xmlns:xsd="http://www.w3.org/2001/XMLSchema" xmlns:xs="http://www.w3.org/2001/XMLSchema" xmlns:p="http://schemas.microsoft.com/office/2006/metadata/properties" xmlns:ns2="4d1a5d94-b9e6-432a-b10b-3d1686ba8fbc" xmlns:ns3="5ca1e2bb-3d0f-4a24-99dd-a83a59dc73c6" targetNamespace="http://schemas.microsoft.com/office/2006/metadata/properties" ma:root="true" ma:fieldsID="c20e4b751b9b35ec644cc49f319ef6da" ns2:_="" ns3:_="">
    <xsd:import namespace="4d1a5d94-b9e6-432a-b10b-3d1686ba8fbc"/>
    <xsd:import namespace="5ca1e2bb-3d0f-4a24-99dd-a83a59dc73c6"/>
    <xsd:element name="properties">
      <xsd:complexType>
        <xsd:sequence>
          <xsd:element name="documentManagement">
            <xsd:complexType>
              <xsd:all>
                <xsd:element ref="ns2:Partner"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5d94-b9e6-432a-b10b-3d1686ba8fbc" elementFormDefault="qualified">
    <xsd:import namespace="http://schemas.microsoft.com/office/2006/documentManagement/types"/>
    <xsd:import namespace="http://schemas.microsoft.com/office/infopath/2007/PartnerControls"/>
    <xsd:element name="Partner" ma:index="8" nillable="true" ma:displayName="Partner" ma:format="Dropdown" ma:internalName="Partner">
      <xsd:simpleType>
        <xsd:restriction base="dms:Choice">
          <xsd:enumeration value="PBW"/>
          <xsd:enumeration value="Stella"/>
          <xsd:enumeration value="Car2Go"/>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a1e2bb-3d0f-4a24-99dd-a83a59dc73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tner xmlns="4d1a5d94-b9e6-432a-b10b-3d1686ba8fbc">PBW</Part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F45F-4353-444D-BCE9-E5532B12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5d94-b9e6-432a-b10b-3d1686ba8fbc"/>
    <ds:schemaRef ds:uri="5ca1e2bb-3d0f-4a24-99dd-a83a59dc73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BEF99F-E629-4AB7-8139-EA9563AE9BB6}">
  <ds:schemaRefs>
    <ds:schemaRef ds:uri="http://purl.org/dc/terms/"/>
    <ds:schemaRef ds:uri="5ca1e2bb-3d0f-4a24-99dd-a83a59dc73c6"/>
    <ds:schemaRef ds:uri="http://schemas.microsoft.com/office/2006/documentManagement/types"/>
    <ds:schemaRef ds:uri="4d1a5d94-b9e6-432a-b10b-3d1686ba8fb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D9BEBA6-182C-4D5B-A841-2D3551E1B029}">
  <ds:schemaRefs>
    <ds:schemaRef ds:uri="http://schemas.microsoft.com/sharepoint/v3/contenttype/forms"/>
  </ds:schemaRefs>
</ds:datastoreItem>
</file>

<file path=customXml/itemProps4.xml><?xml version="1.0" encoding="utf-8"?>
<ds:datastoreItem xmlns:ds="http://schemas.openxmlformats.org/officeDocument/2006/customXml" ds:itemID="{FBC17818-B742-491B-BD80-EEA2B632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aios_bericht_co.dot</Template>
  <TotalTime>0</TotalTime>
  <Pages>4</Pages>
  <Words>591</Words>
  <Characters>3945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Referenzliste</vt:lpstr>
    </vt:vector>
  </TitlesOfParts>
  <Company>AIOS GmbH</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Referenzliste</dc:title>
  <dc:subject>Akkreditierungsportal für die Deutsche Akkreditierungsstelle (DAkkS</dc:subject>
  <dc:creator>AIOS</dc:creator>
  <cp:keywords/>
  <cp:lastModifiedBy>Fischer, Jana</cp:lastModifiedBy>
  <cp:revision>20</cp:revision>
  <cp:lastPrinted>2017-05-26T22:37:00Z</cp:lastPrinted>
  <dcterms:created xsi:type="dcterms:W3CDTF">2022-12-13T13:57:00Z</dcterms:created>
  <dcterms:modified xsi:type="dcterms:W3CDTF">2026-06-12T10:55:00Z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0x01010045818E97EC3FEA43A85AB33003C4DC19</vt:lpwstr>
  </property>
  <property fmtid="{D5CDD505-2E9C-101B-9397-08002B2CF9AE}" pid="3" name="TaxKeyword">
    <vt:lpwstr/>
  </property>
  <property fmtid="{D5CDD505-2E9C-101B-9397-08002B2CF9AE}" pid="4" name="TaxCatchAll">
    <vt:lpwstr/>
  </property>
  <property fmtid="{D5CDD505-2E9C-101B-9397-08002B2CF9AE}" pid="5" name="TaxKeywordTaxHTField">
    <vt:lpwstr/>
  </property>
</Properties>
</file>